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4BC90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  <w:bookmarkStart w:id="0" w:name="_Hlk108687377"/>
    </w:p>
    <w:p w14:paraId="33BDF772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</w:p>
    <w:p w14:paraId="27C93F39" w14:textId="77777777" w:rsidR="004402E1" w:rsidRDefault="004402E1" w:rsidP="00FD1674">
      <w:pPr>
        <w:rPr>
          <w:rFonts w:ascii="Calibri" w:hAnsi="Calibri" w:cs="Calibri"/>
          <w:b/>
          <w:bCs/>
        </w:rPr>
      </w:pPr>
    </w:p>
    <w:p w14:paraId="6C8482B9" w14:textId="77777777" w:rsidR="004402E1" w:rsidRDefault="004402E1" w:rsidP="00FD1674">
      <w:pPr>
        <w:rPr>
          <w:rFonts w:ascii="Calibri" w:hAnsi="Calibri" w:cs="Calibri"/>
          <w:b/>
          <w:bCs/>
        </w:rPr>
      </w:pPr>
    </w:p>
    <w:p w14:paraId="0E2791CE" w14:textId="6E8B2E84" w:rsidR="00FD1674" w:rsidRPr="004402E1" w:rsidRDefault="00FD1674" w:rsidP="00FD1674">
      <w:pPr>
        <w:rPr>
          <w:rFonts w:ascii="Calibri" w:hAnsi="Calibri" w:cs="Calibri"/>
          <w:bCs/>
        </w:rPr>
      </w:pPr>
      <w:r w:rsidRPr="004402E1">
        <w:rPr>
          <w:rFonts w:ascii="Calibri" w:hAnsi="Calibri" w:cs="Calibri"/>
          <w:b/>
          <w:bCs/>
        </w:rPr>
        <w:t>Anexa 2 la Ghidul privind solicitarea finanțării în cadrul priorității 9 - Asistență Tehnică a PR Centru 2021-2027</w:t>
      </w:r>
      <w:bookmarkEnd w:id="0"/>
    </w:p>
    <w:p w14:paraId="1F113653" w14:textId="77777777" w:rsidR="00FD1674" w:rsidRPr="004402E1" w:rsidRDefault="00FD1674" w:rsidP="00FD1674">
      <w:pPr>
        <w:pStyle w:val="Corptext3"/>
        <w:rPr>
          <w:rFonts w:ascii="Calibri" w:hAnsi="Calibri" w:cs="Calibri"/>
          <w:bCs/>
          <w:sz w:val="24"/>
          <w:szCs w:val="24"/>
        </w:rPr>
      </w:pPr>
    </w:p>
    <w:p w14:paraId="725DC140" w14:textId="77777777" w:rsidR="00FD1674" w:rsidRPr="004402E1" w:rsidRDefault="00FD1674" w:rsidP="00FD1674">
      <w:pPr>
        <w:pStyle w:val="Corptext3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alibri" w:hAnsi="Calibri" w:cs="Calibri"/>
          <w:bCs/>
          <w:sz w:val="24"/>
          <w:szCs w:val="24"/>
        </w:rPr>
      </w:pPr>
      <w:r w:rsidRPr="004402E1">
        <w:rPr>
          <w:rFonts w:ascii="Calibri" w:hAnsi="Calibri" w:cs="Calibri"/>
          <w:sz w:val="24"/>
          <w:szCs w:val="24"/>
        </w:rPr>
        <w:t>GRILA DE EVALUARE TEHNICĂ ȘI FINANCIARĂ</w:t>
      </w:r>
    </w:p>
    <w:p w14:paraId="11CBAFCF" w14:textId="77777777" w:rsidR="00FD1674" w:rsidRPr="004402E1" w:rsidRDefault="00FD1674" w:rsidP="00FD1674">
      <w:pPr>
        <w:pStyle w:val="Corptext3"/>
        <w:rPr>
          <w:rFonts w:ascii="Calibri" w:hAnsi="Calibri" w:cs="Calibri"/>
          <w:bCs/>
          <w:sz w:val="24"/>
          <w:szCs w:val="24"/>
        </w:rPr>
      </w:pPr>
    </w:p>
    <w:p w14:paraId="64801A99" w14:textId="77777777" w:rsidR="00FD1674" w:rsidRPr="004402E1" w:rsidRDefault="00FD1674" w:rsidP="00FD1674">
      <w:pPr>
        <w:pStyle w:val="Titlu5"/>
        <w:rPr>
          <w:rFonts w:ascii="Calibri" w:hAnsi="Calibri" w:cs="Calibri"/>
        </w:rPr>
      </w:pPr>
      <w:r w:rsidRPr="004402E1">
        <w:rPr>
          <w:rFonts w:ascii="Calibri" w:hAnsi="Calibri" w:cs="Calibri"/>
        </w:rPr>
        <w:t>Program Regiunea Centru 2021-2027</w:t>
      </w:r>
    </w:p>
    <w:p w14:paraId="21895F30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  <w:r w:rsidRPr="004402E1">
        <w:rPr>
          <w:rFonts w:ascii="Calibri" w:hAnsi="Calibri" w:cs="Calibri"/>
        </w:rPr>
        <w:t>Prioritate de investiții: 9 – Asistență Tehnică</w:t>
      </w:r>
    </w:p>
    <w:p w14:paraId="2E1574BA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  <w:r w:rsidRPr="004402E1">
        <w:rPr>
          <w:rFonts w:ascii="Calibri" w:hAnsi="Calibri" w:cs="Calibri"/>
        </w:rPr>
        <w:t>Apel de proiecte nr.:</w:t>
      </w:r>
    </w:p>
    <w:p w14:paraId="082BD792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</w:p>
    <w:tbl>
      <w:tblPr>
        <w:tblW w:w="1306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814"/>
        <w:gridCol w:w="9254"/>
      </w:tblGrid>
      <w:tr w:rsidR="00FD1674" w:rsidRPr="004402E1" w14:paraId="2C4D26D6" w14:textId="77777777" w:rsidTr="004402E1">
        <w:trPr>
          <w:trHeight w:val="225"/>
          <w:jc w:val="center"/>
        </w:trPr>
        <w:tc>
          <w:tcPr>
            <w:tcW w:w="3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14F9A0E8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Titlu cerere de finanțare</w:t>
            </w:r>
          </w:p>
        </w:tc>
        <w:tc>
          <w:tcPr>
            <w:tcW w:w="92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9EA5D8" w14:textId="77777777" w:rsidR="00FD1674" w:rsidRPr="004402E1" w:rsidRDefault="00FD1674" w:rsidP="001F42BB">
            <w:pPr>
              <w:rPr>
                <w:rFonts w:ascii="Calibri" w:hAnsi="Calibri" w:cs="Calibri"/>
              </w:rPr>
            </w:pPr>
          </w:p>
        </w:tc>
      </w:tr>
      <w:tr w:rsidR="00FD1674" w:rsidRPr="004402E1" w14:paraId="4F3B6B74" w14:textId="77777777" w:rsidTr="004402E1">
        <w:trPr>
          <w:trHeight w:val="225"/>
          <w:jc w:val="center"/>
        </w:trPr>
        <w:tc>
          <w:tcPr>
            <w:tcW w:w="3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6D7B1A4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Cod SMIS al cererii de finanțare</w:t>
            </w:r>
          </w:p>
        </w:tc>
        <w:tc>
          <w:tcPr>
            <w:tcW w:w="92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C6A883" w14:textId="77777777" w:rsidR="00FD1674" w:rsidRPr="004402E1" w:rsidRDefault="00FD1674" w:rsidP="001F42BB">
            <w:pPr>
              <w:rPr>
                <w:rFonts w:ascii="Calibri" w:hAnsi="Calibri" w:cs="Calibri"/>
              </w:rPr>
            </w:pPr>
          </w:p>
        </w:tc>
      </w:tr>
    </w:tbl>
    <w:p w14:paraId="35960E05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</w:p>
    <w:tbl>
      <w:tblPr>
        <w:tblStyle w:val="Tabelgril"/>
        <w:tblW w:w="15248" w:type="dxa"/>
        <w:tblLook w:val="04A0" w:firstRow="1" w:lastRow="0" w:firstColumn="1" w:lastColumn="0" w:noHBand="0" w:noVBand="1"/>
      </w:tblPr>
      <w:tblGrid>
        <w:gridCol w:w="656"/>
        <w:gridCol w:w="4469"/>
        <w:gridCol w:w="6120"/>
        <w:gridCol w:w="571"/>
        <w:gridCol w:w="540"/>
        <w:gridCol w:w="810"/>
        <w:gridCol w:w="12"/>
        <w:gridCol w:w="528"/>
        <w:gridCol w:w="630"/>
        <w:gridCol w:w="900"/>
        <w:gridCol w:w="12"/>
      </w:tblGrid>
      <w:tr w:rsidR="00221883" w:rsidRPr="004402E1" w14:paraId="59A20CB6" w14:textId="77777777" w:rsidTr="001205BC">
        <w:trPr>
          <w:tblHeader/>
        </w:trPr>
        <w:tc>
          <w:tcPr>
            <w:tcW w:w="656" w:type="dxa"/>
            <w:vMerge w:val="restart"/>
            <w:vAlign w:val="center"/>
          </w:tcPr>
          <w:p w14:paraId="58A4973A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Nr. Crt.</w:t>
            </w:r>
          </w:p>
        </w:tc>
        <w:tc>
          <w:tcPr>
            <w:tcW w:w="4469" w:type="dxa"/>
            <w:vMerge w:val="restart"/>
            <w:vAlign w:val="center"/>
          </w:tcPr>
          <w:p w14:paraId="3D4A7BDD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Subiectul verificării</w:t>
            </w:r>
          </w:p>
        </w:tc>
        <w:tc>
          <w:tcPr>
            <w:tcW w:w="6120" w:type="dxa"/>
            <w:vMerge w:val="restart"/>
            <w:vAlign w:val="center"/>
          </w:tcPr>
          <w:p w14:paraId="6E3494AF" w14:textId="1CE9F2A5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</w:rPr>
            </w:pPr>
            <w:r w:rsidRPr="00FB15F0">
              <w:rPr>
                <w:rFonts w:ascii="Calibri" w:hAnsi="Calibri" w:cs="Calibri"/>
              </w:rPr>
              <w:t>Explicații</w:t>
            </w:r>
            <w:r w:rsidR="00221883">
              <w:rPr>
                <w:rFonts w:ascii="Calibri" w:hAnsi="Calibri" w:cs="Calibri"/>
              </w:rPr>
              <w:t xml:space="preserve"> / Justificare calificativ acordat</w:t>
            </w:r>
          </w:p>
        </w:tc>
        <w:tc>
          <w:tcPr>
            <w:tcW w:w="1933" w:type="dxa"/>
            <w:gridSpan w:val="4"/>
            <w:vAlign w:val="center"/>
          </w:tcPr>
          <w:p w14:paraId="6D7EA76C" w14:textId="431B6894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Expert 1</w:t>
            </w:r>
            <w:r w:rsidR="000727C3">
              <w:rPr>
                <w:rStyle w:val="Referinnotdesubsol"/>
                <w:rFonts w:ascii="Calibri" w:hAnsi="Calibri" w:cs="Calibri"/>
              </w:rPr>
              <w:footnoteReference w:id="1"/>
            </w:r>
          </w:p>
        </w:tc>
        <w:tc>
          <w:tcPr>
            <w:tcW w:w="2070" w:type="dxa"/>
            <w:gridSpan w:val="4"/>
            <w:vAlign w:val="center"/>
          </w:tcPr>
          <w:p w14:paraId="2EE9C7C8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Expert 2</w:t>
            </w:r>
          </w:p>
        </w:tc>
      </w:tr>
      <w:tr w:rsidR="00221883" w:rsidRPr="004402E1" w14:paraId="7E2C3931" w14:textId="77777777" w:rsidTr="001205BC">
        <w:trPr>
          <w:gridAfter w:val="1"/>
          <w:wAfter w:w="12" w:type="dxa"/>
          <w:tblHeader/>
        </w:trPr>
        <w:tc>
          <w:tcPr>
            <w:tcW w:w="656" w:type="dxa"/>
            <w:vMerge/>
            <w:vAlign w:val="center"/>
          </w:tcPr>
          <w:p w14:paraId="38CE7FC7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469" w:type="dxa"/>
            <w:vMerge/>
            <w:vAlign w:val="center"/>
          </w:tcPr>
          <w:p w14:paraId="6508D114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20" w:type="dxa"/>
            <w:vMerge/>
          </w:tcPr>
          <w:p w14:paraId="0E0DDCD2" w14:textId="0AE4AE94" w:rsidR="00FB15F0" w:rsidRPr="004402E1" w:rsidRDefault="00FB15F0" w:rsidP="001F42BB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71" w:type="dxa"/>
            <w:vAlign w:val="center"/>
          </w:tcPr>
          <w:p w14:paraId="1E49D9AA" w14:textId="7238F4A2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DA</w:t>
            </w:r>
          </w:p>
        </w:tc>
        <w:tc>
          <w:tcPr>
            <w:tcW w:w="540" w:type="dxa"/>
            <w:vAlign w:val="center"/>
          </w:tcPr>
          <w:p w14:paraId="123009BB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</w:t>
            </w:r>
          </w:p>
        </w:tc>
        <w:tc>
          <w:tcPr>
            <w:tcW w:w="810" w:type="dxa"/>
            <w:vAlign w:val="center"/>
          </w:tcPr>
          <w:p w14:paraId="57F1FC89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 se aplică</w:t>
            </w:r>
          </w:p>
        </w:tc>
        <w:tc>
          <w:tcPr>
            <w:tcW w:w="540" w:type="dxa"/>
            <w:gridSpan w:val="2"/>
            <w:vAlign w:val="center"/>
          </w:tcPr>
          <w:p w14:paraId="7971F70C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DA</w:t>
            </w:r>
          </w:p>
        </w:tc>
        <w:tc>
          <w:tcPr>
            <w:tcW w:w="630" w:type="dxa"/>
            <w:vAlign w:val="center"/>
          </w:tcPr>
          <w:p w14:paraId="241F7B0D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</w:t>
            </w:r>
          </w:p>
        </w:tc>
        <w:tc>
          <w:tcPr>
            <w:tcW w:w="900" w:type="dxa"/>
            <w:vAlign w:val="center"/>
          </w:tcPr>
          <w:p w14:paraId="66C06694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 se aplică</w:t>
            </w:r>
          </w:p>
        </w:tc>
      </w:tr>
      <w:tr w:rsidR="00221883" w:rsidRPr="004402E1" w14:paraId="2FBEA037" w14:textId="77777777" w:rsidTr="001205BC">
        <w:trPr>
          <w:gridAfter w:val="1"/>
          <w:wAfter w:w="12" w:type="dxa"/>
        </w:trPr>
        <w:tc>
          <w:tcPr>
            <w:tcW w:w="5125" w:type="dxa"/>
            <w:gridSpan w:val="2"/>
            <w:vAlign w:val="center"/>
          </w:tcPr>
          <w:p w14:paraId="019B0F8E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Criterii de calitate a proiectului – criterii digitalizate pe bază de calificative (DA/NU)</w:t>
            </w:r>
          </w:p>
        </w:tc>
        <w:tc>
          <w:tcPr>
            <w:tcW w:w="6120" w:type="dxa"/>
          </w:tcPr>
          <w:p w14:paraId="727DB982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14:paraId="34B06CB7" w14:textId="44DD2268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14:paraId="6F476FD0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  <w:vAlign w:val="center"/>
          </w:tcPr>
          <w:p w14:paraId="229960E8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1277A85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12944325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5CE09B9C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3B5973F1" w14:textId="77777777" w:rsidTr="001205BC">
        <w:trPr>
          <w:gridAfter w:val="1"/>
          <w:wAfter w:w="12" w:type="dxa"/>
        </w:trPr>
        <w:tc>
          <w:tcPr>
            <w:tcW w:w="656" w:type="dxa"/>
          </w:tcPr>
          <w:p w14:paraId="3F153114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1.</w:t>
            </w:r>
          </w:p>
        </w:tc>
        <w:tc>
          <w:tcPr>
            <w:tcW w:w="4469" w:type="dxa"/>
          </w:tcPr>
          <w:p w14:paraId="2B08909A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Au fost incluse în cererea de finanțare riscurile relevante legate de implementarea proiectului și măsurile de reducere și/sau contracarare ale acestora?</w:t>
            </w:r>
            <w:r w:rsidRPr="004402E1" w:rsidDel="006636B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6120" w:type="dxa"/>
          </w:tcPr>
          <w:p w14:paraId="03F04F4D" w14:textId="60D6CA35" w:rsidR="000727C3" w:rsidRPr="001205BC" w:rsidRDefault="000727C3" w:rsidP="001F42BB">
            <w:pPr>
              <w:pStyle w:val="Corptext"/>
              <w:rPr>
                <w:rFonts w:ascii="Calibri" w:hAnsi="Calibri" w:cs="Calibri"/>
              </w:rPr>
            </w:pPr>
            <w:r w:rsidRPr="001205BC">
              <w:rPr>
                <w:rFonts w:ascii="Calibri" w:hAnsi="Calibri" w:cs="Calibri"/>
              </w:rPr>
              <w:t xml:space="preserve">Se verifică </w:t>
            </w:r>
            <w:r>
              <w:rPr>
                <w:rFonts w:ascii="Calibri" w:hAnsi="Calibri" w:cs="Calibri"/>
              </w:rPr>
              <w:t>câmpul ”</w:t>
            </w:r>
            <w:r w:rsidRPr="001205BC">
              <w:rPr>
                <w:rFonts w:ascii="Calibri" w:hAnsi="Calibri" w:cs="Calibri"/>
              </w:rPr>
              <w:t>Riscuri</w:t>
            </w:r>
            <w:r>
              <w:rPr>
                <w:rFonts w:ascii="Calibri" w:hAnsi="Calibri" w:cs="Calibri"/>
              </w:rPr>
              <w:t>”</w:t>
            </w:r>
            <w:r w:rsidRPr="001205BC">
              <w:rPr>
                <w:rFonts w:ascii="Calibri" w:hAnsi="Calibri" w:cs="Calibri"/>
              </w:rPr>
              <w:t xml:space="preserve"> din cererea de finanțare </w:t>
            </w:r>
            <w:r>
              <w:rPr>
                <w:rFonts w:ascii="Calibri" w:hAnsi="Calibri" w:cs="Calibri"/>
              </w:rPr>
              <w:t xml:space="preserve">pentru a se vedea </w:t>
            </w:r>
            <w:r w:rsidRPr="001205BC">
              <w:rPr>
                <w:rFonts w:ascii="Calibri" w:hAnsi="Calibri" w:cs="Calibri"/>
              </w:rPr>
              <w:t xml:space="preserve">dacă au fost </w:t>
            </w:r>
            <w:r w:rsidRPr="000727C3">
              <w:rPr>
                <w:rFonts w:ascii="Calibri" w:hAnsi="Calibri" w:cs="Calibri"/>
              </w:rPr>
              <w:t>identificate</w:t>
            </w:r>
            <w:r w:rsidRPr="001205BC">
              <w:rPr>
                <w:rFonts w:ascii="Calibri" w:hAnsi="Calibri" w:cs="Calibri"/>
              </w:rPr>
              <w:t xml:space="preserve"> riscuri și dacă acestea sunt relevante pentru implementarea proiectului,  precum și dacă au fost stabilite măsuri potrivite de reducere și/sau contracarare a acestora.</w:t>
            </w:r>
          </w:p>
        </w:tc>
        <w:tc>
          <w:tcPr>
            <w:tcW w:w="571" w:type="dxa"/>
            <w:vAlign w:val="center"/>
          </w:tcPr>
          <w:p w14:paraId="02A0309A" w14:textId="5C42A63D" w:rsidR="00FB15F0" w:rsidRPr="001205BC" w:rsidRDefault="00FB15F0" w:rsidP="001F42BB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40" w:type="dxa"/>
            <w:vAlign w:val="center"/>
          </w:tcPr>
          <w:p w14:paraId="56753074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68D0A7EF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27C76BD8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28810627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8D5C0FC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7399F1A0" w14:textId="77777777" w:rsidTr="001205BC">
        <w:trPr>
          <w:gridAfter w:val="1"/>
          <w:wAfter w:w="12" w:type="dxa"/>
        </w:trPr>
        <w:tc>
          <w:tcPr>
            <w:tcW w:w="656" w:type="dxa"/>
          </w:tcPr>
          <w:p w14:paraId="71C1A9B5" w14:textId="77777777" w:rsidR="00FB15F0" w:rsidRPr="004402E1" w:rsidRDefault="00FB15F0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4469" w:type="dxa"/>
          </w:tcPr>
          <w:p w14:paraId="2D9877B2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eastAsia="Trebuchet MS" w:hAnsi="Calibri" w:cs="Calibri"/>
                <w:color w:val="000000"/>
                <w:spacing w:val="1"/>
              </w:rPr>
              <w:t>Este prezentat un calendar realist al activităților propuse?</w:t>
            </w:r>
          </w:p>
        </w:tc>
        <w:tc>
          <w:tcPr>
            <w:tcW w:w="6120" w:type="dxa"/>
          </w:tcPr>
          <w:p w14:paraId="0C985CE9" w14:textId="081187F6" w:rsidR="00595F58" w:rsidRPr="00595F58" w:rsidRDefault="00595F58" w:rsidP="00595F58">
            <w:pPr>
              <w:pStyle w:val="Corptex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 va verifica câmpul ”</w:t>
            </w:r>
            <w:r w:rsidRPr="00595F58">
              <w:rPr>
                <w:rFonts w:ascii="Calibri" w:hAnsi="Calibri" w:cs="Calibri"/>
              </w:rPr>
              <w:t>Activități previzionate</w:t>
            </w:r>
            <w:r>
              <w:rPr>
                <w:rFonts w:ascii="Calibri" w:hAnsi="Calibri" w:cs="Calibri"/>
              </w:rPr>
              <w:t>”</w:t>
            </w:r>
            <w:r w:rsidRPr="00595F58">
              <w:rPr>
                <w:rFonts w:ascii="Calibri" w:hAnsi="Calibri" w:cs="Calibri"/>
              </w:rPr>
              <w:t>. Se urmărește dacă:</w:t>
            </w:r>
          </w:p>
          <w:p w14:paraId="4C31161C" w14:textId="1BCDFD35" w:rsidR="00595F58" w:rsidRPr="00595F58" w:rsidRDefault="00595F58" w:rsidP="00595F58">
            <w:pPr>
              <w:pStyle w:val="Corptext"/>
              <w:rPr>
                <w:rFonts w:ascii="Calibri" w:hAnsi="Calibri" w:cs="Calibri"/>
              </w:rPr>
            </w:pPr>
            <w:r w:rsidRPr="00595F58">
              <w:rPr>
                <w:rFonts w:ascii="Calibri" w:hAnsi="Calibri" w:cs="Calibri"/>
              </w:rPr>
              <w:t xml:space="preserve">     - proiectul va fi implementat în intervalul de timp ianuarie 20</w:t>
            </w:r>
            <w:r>
              <w:rPr>
                <w:rFonts w:ascii="Calibri" w:hAnsi="Calibri" w:cs="Calibri"/>
              </w:rPr>
              <w:t>2</w:t>
            </w:r>
            <w:r w:rsidRPr="00595F58">
              <w:rPr>
                <w:rFonts w:ascii="Calibri" w:hAnsi="Calibri" w:cs="Calibri"/>
              </w:rPr>
              <w:t>1 - decembrie 202</w:t>
            </w:r>
            <w:r>
              <w:rPr>
                <w:rFonts w:ascii="Calibri" w:hAnsi="Calibri" w:cs="Calibri"/>
              </w:rPr>
              <w:t xml:space="preserve">9. Având </w:t>
            </w:r>
            <w:r w:rsidR="0096712E">
              <w:rPr>
                <w:rFonts w:ascii="Calibri" w:hAnsi="Calibri" w:cs="Calibri"/>
              </w:rPr>
              <w:t xml:space="preserve">în vedere faptul că </w:t>
            </w:r>
            <w:r w:rsidR="0096712E" w:rsidRPr="0096712E">
              <w:rPr>
                <w:rFonts w:ascii="Calibri" w:hAnsi="Calibri" w:cs="Calibri"/>
              </w:rPr>
              <w:t xml:space="preserve">în cadrul acestei priorități se pot depune cereri de finanțare pentru perioade succesive, </w:t>
            </w:r>
            <w:r w:rsidR="0096712E">
              <w:rPr>
                <w:rFonts w:ascii="Calibri" w:hAnsi="Calibri" w:cs="Calibri"/>
              </w:rPr>
              <w:t>se va verifica nesuprapunerea perioadei de implementare a CF curente cu cea a cererii de finanțare anterioar</w:t>
            </w:r>
            <w:r w:rsidR="00076379">
              <w:rPr>
                <w:rFonts w:ascii="Calibri" w:hAnsi="Calibri" w:cs="Calibri"/>
              </w:rPr>
              <w:t>e</w:t>
            </w:r>
            <w:r w:rsidRPr="00595F58">
              <w:rPr>
                <w:rFonts w:ascii="Calibri" w:hAnsi="Calibri" w:cs="Calibri"/>
              </w:rPr>
              <w:t>;</w:t>
            </w:r>
          </w:p>
          <w:p w14:paraId="7DB66C0F" w14:textId="37E6939B" w:rsidR="00FB15F0" w:rsidRPr="001205BC" w:rsidRDefault="00595F58" w:rsidP="00511F45">
            <w:pPr>
              <w:pStyle w:val="Corptext"/>
              <w:rPr>
                <w:rFonts w:ascii="Calibri" w:hAnsi="Calibri" w:cs="Calibri"/>
              </w:rPr>
            </w:pPr>
            <w:r w:rsidRPr="00595F58">
              <w:rPr>
                <w:rFonts w:ascii="Calibri" w:hAnsi="Calibri" w:cs="Calibri"/>
              </w:rPr>
              <w:t xml:space="preserve">     - durata activităților este estimată realist și dacă se </w:t>
            </w:r>
            <w:r w:rsidR="0096712E" w:rsidRPr="00595F58">
              <w:rPr>
                <w:rFonts w:ascii="Calibri" w:hAnsi="Calibri" w:cs="Calibri"/>
              </w:rPr>
              <w:t>înlănțuie</w:t>
            </w:r>
            <w:r w:rsidRPr="00595F58">
              <w:rPr>
                <w:rFonts w:ascii="Calibri" w:hAnsi="Calibri" w:cs="Calibri"/>
              </w:rPr>
              <w:t xml:space="preserve"> logic din punct de vedere al succesiunii în timp</w:t>
            </w:r>
            <w:r w:rsidR="00511F45">
              <w:rPr>
                <w:rFonts w:ascii="Calibri" w:hAnsi="Calibri" w:cs="Calibri"/>
              </w:rPr>
              <w:t>.</w:t>
            </w:r>
            <w:r w:rsidRPr="00595F58">
              <w:rPr>
                <w:rFonts w:ascii="Calibri" w:hAnsi="Calibri" w:cs="Calibri"/>
              </w:rPr>
              <w:t xml:space="preserve">   -</w:t>
            </w:r>
          </w:p>
        </w:tc>
        <w:tc>
          <w:tcPr>
            <w:tcW w:w="571" w:type="dxa"/>
            <w:vAlign w:val="center"/>
          </w:tcPr>
          <w:p w14:paraId="4D34B3B7" w14:textId="351EE7FC" w:rsidR="00FB15F0" w:rsidRPr="001205BC" w:rsidRDefault="00FB15F0" w:rsidP="001F42BB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40" w:type="dxa"/>
            <w:vAlign w:val="center"/>
          </w:tcPr>
          <w:p w14:paraId="79DF5B54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08BF9C48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39DB25E3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274943FE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40C22889" w14:textId="77777777" w:rsidR="00FB15F0" w:rsidRPr="004402E1" w:rsidRDefault="00FB15F0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4824C68D" w14:textId="77777777" w:rsidTr="001205BC">
        <w:trPr>
          <w:gridAfter w:val="1"/>
          <w:wAfter w:w="12" w:type="dxa"/>
        </w:trPr>
        <w:tc>
          <w:tcPr>
            <w:tcW w:w="656" w:type="dxa"/>
          </w:tcPr>
          <w:p w14:paraId="4999172F" w14:textId="4670C4B5" w:rsidR="00221883" w:rsidRPr="004402E1" w:rsidRDefault="00221883" w:rsidP="001205BC">
            <w:pPr>
              <w:pStyle w:val="Corptext"/>
              <w:jc w:val="center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3.</w:t>
            </w:r>
          </w:p>
        </w:tc>
        <w:tc>
          <w:tcPr>
            <w:tcW w:w="4469" w:type="dxa"/>
          </w:tcPr>
          <w:p w14:paraId="111B4456" w14:textId="02CE0B3E" w:rsidR="00221883" w:rsidRPr="004402E1" w:rsidRDefault="00221883" w:rsidP="00221883">
            <w:pPr>
              <w:rPr>
                <w:rFonts w:ascii="Calibri" w:eastAsia="Trebuchet MS" w:hAnsi="Calibri" w:cs="Calibri"/>
                <w:color w:val="000000"/>
                <w:spacing w:val="1"/>
              </w:rPr>
            </w:pPr>
            <w:r w:rsidRPr="004402E1">
              <w:rPr>
                <w:rFonts w:ascii="Calibri" w:eastAsia="Trebuchet MS" w:hAnsi="Calibri" w:cs="Calibri"/>
                <w:color w:val="000000"/>
                <w:spacing w:val="1"/>
              </w:rPr>
              <w:t>Au fost identificați indicatorii pentru proiect?</w:t>
            </w:r>
          </w:p>
        </w:tc>
        <w:tc>
          <w:tcPr>
            <w:tcW w:w="6120" w:type="dxa"/>
          </w:tcPr>
          <w:p w14:paraId="5E195E0C" w14:textId="65EBC7FE" w:rsidR="00221883" w:rsidRPr="00221883" w:rsidRDefault="000630B8" w:rsidP="00221883">
            <w:pPr>
              <w:pStyle w:val="Corptext"/>
              <w:rPr>
                <w:rFonts w:ascii="Calibri" w:hAnsi="Calibri" w:cs="Calibri"/>
              </w:rPr>
            </w:pPr>
            <w:r w:rsidRPr="00F81657">
              <w:rPr>
                <w:rFonts w:ascii="Calibri" w:eastAsia="Calibri" w:hAnsi="Calibri" w:cs="Calibri"/>
                <w:sz w:val="22"/>
                <w:szCs w:val="22"/>
              </w:rPr>
              <w:t>Se verifică completarea secțiunii ”Indicatori de realizare și de rezultat” din cererea de finanțare, se răspunde cu DA sau NU, cu privire la îndeplinirea criteriului și se justifică alegerea.</w:t>
            </w:r>
          </w:p>
        </w:tc>
        <w:tc>
          <w:tcPr>
            <w:tcW w:w="571" w:type="dxa"/>
            <w:vAlign w:val="center"/>
          </w:tcPr>
          <w:p w14:paraId="0E39E527" w14:textId="77777777" w:rsidR="00221883" w:rsidRPr="00221883" w:rsidRDefault="00221883" w:rsidP="00221883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40" w:type="dxa"/>
            <w:vAlign w:val="center"/>
          </w:tcPr>
          <w:p w14:paraId="5E18C722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779C4581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4123641E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05C4AF4A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65855BEF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1C76F2A3" w14:textId="77777777" w:rsidTr="001205BC">
        <w:trPr>
          <w:gridAfter w:val="1"/>
          <w:wAfter w:w="12" w:type="dxa"/>
        </w:trPr>
        <w:tc>
          <w:tcPr>
            <w:tcW w:w="656" w:type="dxa"/>
          </w:tcPr>
          <w:p w14:paraId="73D76981" w14:textId="1818C554" w:rsidR="00221883" w:rsidRPr="004402E1" w:rsidRDefault="00221883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4.</w:t>
            </w:r>
          </w:p>
        </w:tc>
        <w:tc>
          <w:tcPr>
            <w:tcW w:w="4469" w:type="dxa"/>
          </w:tcPr>
          <w:p w14:paraId="132D114B" w14:textId="0FDA0FF6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  <w:color w:val="000000"/>
              </w:rPr>
              <w:t>Indicatorii propuși sunt clar definiți, adecvați și relevanți pentru scopul proiectului?</w:t>
            </w:r>
          </w:p>
        </w:tc>
        <w:tc>
          <w:tcPr>
            <w:tcW w:w="6120" w:type="dxa"/>
          </w:tcPr>
          <w:p w14:paraId="29BB5EEF" w14:textId="6B2D50C0" w:rsidR="00221883" w:rsidRPr="001205BC" w:rsidRDefault="000630B8" w:rsidP="00221883">
            <w:pPr>
              <w:pStyle w:val="Corptext"/>
              <w:rPr>
                <w:rFonts w:ascii="Calibri" w:hAnsi="Calibri" w:cs="Calibri"/>
              </w:rPr>
            </w:pPr>
            <w:r w:rsidRPr="00F81657">
              <w:rPr>
                <w:rFonts w:ascii="Calibri" w:eastAsia="Calibri" w:hAnsi="Calibri" w:cs="Calibri"/>
                <w:sz w:val="22"/>
                <w:szCs w:val="22"/>
              </w:rPr>
              <w:t>Se verifică completarea secțiunii ”Indicatori de realizare și de rezultat” din cererea de finanțare, se răspunde cu DA sau NU, cu privire la îndeplinirea criteriului și se justifică alegerea.</w:t>
            </w:r>
          </w:p>
        </w:tc>
        <w:tc>
          <w:tcPr>
            <w:tcW w:w="571" w:type="dxa"/>
            <w:vAlign w:val="center"/>
          </w:tcPr>
          <w:p w14:paraId="42FD194D" w14:textId="5A5C8085" w:rsidR="00221883" w:rsidRPr="001205BC" w:rsidRDefault="00221883" w:rsidP="00221883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40" w:type="dxa"/>
            <w:vAlign w:val="center"/>
          </w:tcPr>
          <w:p w14:paraId="02C07B83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2D4F1094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4D3BDC41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0C7D75F8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44236217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1FA7D961" w14:textId="77777777" w:rsidTr="001205BC">
        <w:trPr>
          <w:gridAfter w:val="1"/>
          <w:wAfter w:w="12" w:type="dxa"/>
        </w:trPr>
        <w:tc>
          <w:tcPr>
            <w:tcW w:w="656" w:type="dxa"/>
          </w:tcPr>
          <w:p w14:paraId="1A47085F" w14:textId="6497AE62" w:rsidR="00221883" w:rsidRPr="004402E1" w:rsidRDefault="00221883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5.</w:t>
            </w:r>
          </w:p>
        </w:tc>
        <w:tc>
          <w:tcPr>
            <w:tcW w:w="4469" w:type="dxa"/>
          </w:tcPr>
          <w:p w14:paraId="3218DDFC" w14:textId="6C759D02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Costurile sunt</w:t>
            </w:r>
            <w:r w:rsidR="001C5E20">
              <w:rPr>
                <w:rFonts w:ascii="Calibri" w:hAnsi="Calibri" w:cs="Calibri"/>
              </w:rPr>
              <w:t xml:space="preserve"> justificate, realiste și</w:t>
            </w:r>
            <w:r w:rsidRPr="004402E1">
              <w:rPr>
                <w:rFonts w:ascii="Calibri" w:hAnsi="Calibri" w:cs="Calibri"/>
              </w:rPr>
              <w:t xml:space="preserve"> necesare pentru implementarea proiectului?</w:t>
            </w:r>
          </w:p>
        </w:tc>
        <w:tc>
          <w:tcPr>
            <w:tcW w:w="6120" w:type="dxa"/>
          </w:tcPr>
          <w:p w14:paraId="6F9B7B0A" w14:textId="2335F248" w:rsidR="00221883" w:rsidRPr="001205BC" w:rsidRDefault="000630B8" w:rsidP="00221883">
            <w:pPr>
              <w:pStyle w:val="Corptext"/>
              <w:rPr>
                <w:rFonts w:ascii="Calibri" w:hAnsi="Calibri" w:cs="Calibri"/>
              </w:rPr>
            </w:pPr>
            <w:r w:rsidRPr="00F81657">
              <w:rPr>
                <w:rFonts w:ascii="Calibri" w:eastAsia="Calibri" w:hAnsi="Calibri" w:cs="Calibri"/>
                <w:sz w:val="22"/>
                <w:szCs w:val="22"/>
              </w:rPr>
              <w:t>Se verifică completarea secțiunii ”Bugetul proiectului”, a secțiunii ”Plan de achiziții” din cererea de finanțare</w:t>
            </w:r>
            <w:r w:rsidR="00512C1A">
              <w:rPr>
                <w:rFonts w:ascii="Calibri" w:eastAsia="Calibri" w:hAnsi="Calibri" w:cs="Calibri"/>
                <w:sz w:val="22"/>
                <w:szCs w:val="22"/>
              </w:rPr>
              <w:t xml:space="preserve"> (dacă este cazul)</w:t>
            </w:r>
            <w:r w:rsidRPr="00F81657">
              <w:rPr>
                <w:rFonts w:ascii="Calibri" w:eastAsia="Calibri" w:hAnsi="Calibri" w:cs="Calibri"/>
                <w:sz w:val="22"/>
                <w:szCs w:val="22"/>
              </w:rPr>
              <w:t>, precum și alte documente anexate CF cu privire la fundamentarea bugetului, se răspunde cu DA sau NU, cu privire la îndeplinirea criteriului și se justifică alegerea.</w:t>
            </w:r>
          </w:p>
        </w:tc>
        <w:tc>
          <w:tcPr>
            <w:tcW w:w="571" w:type="dxa"/>
            <w:vAlign w:val="center"/>
          </w:tcPr>
          <w:p w14:paraId="7F08CC3B" w14:textId="1435D0E4" w:rsidR="00221883" w:rsidRPr="001205BC" w:rsidRDefault="00221883" w:rsidP="00221883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40" w:type="dxa"/>
            <w:vAlign w:val="center"/>
          </w:tcPr>
          <w:p w14:paraId="0F9002C6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22C72BD7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4DE99CA3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162B08A3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0BF70C84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418899BF" w14:textId="77777777" w:rsidTr="001205BC">
        <w:trPr>
          <w:gridAfter w:val="1"/>
          <w:wAfter w:w="12" w:type="dxa"/>
        </w:trPr>
        <w:tc>
          <w:tcPr>
            <w:tcW w:w="656" w:type="dxa"/>
          </w:tcPr>
          <w:p w14:paraId="054B2546" w14:textId="2A09CD9B" w:rsidR="00221883" w:rsidRPr="004402E1" w:rsidRDefault="00221883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4469" w:type="dxa"/>
          </w:tcPr>
          <w:p w14:paraId="2EE1A966" w14:textId="344971CF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 xml:space="preserve">A fost realizată încadrarea corectă a </w:t>
            </w:r>
            <w:r w:rsidR="000630B8" w:rsidRPr="004402E1">
              <w:rPr>
                <w:rFonts w:ascii="Calibri" w:hAnsi="Calibri" w:cs="Calibri"/>
              </w:rPr>
              <w:t>cheltuielil</w:t>
            </w:r>
            <w:r w:rsidR="000630B8">
              <w:rPr>
                <w:rFonts w:ascii="Calibri" w:hAnsi="Calibri" w:cs="Calibri"/>
              </w:rPr>
              <w:t>or</w:t>
            </w:r>
            <w:r w:rsidR="000630B8" w:rsidRPr="004402E1">
              <w:rPr>
                <w:rFonts w:ascii="Calibri" w:hAnsi="Calibri" w:cs="Calibri"/>
              </w:rPr>
              <w:t xml:space="preserve"> </w:t>
            </w:r>
            <w:r w:rsidRPr="004402E1">
              <w:rPr>
                <w:rFonts w:ascii="Calibri" w:hAnsi="Calibri" w:cs="Calibri"/>
              </w:rPr>
              <w:t xml:space="preserve">în categoria cheltuielilor eligibile/neeligibile? Bugetul total al proiectului se încadrează în alocarea priorității de AT? </w:t>
            </w:r>
            <w:r w:rsidR="009450F3" w:rsidRPr="004402E1">
              <w:rPr>
                <w:rFonts w:ascii="Calibri" w:hAnsi="Calibri" w:cs="Calibri"/>
              </w:rPr>
              <w:t>Calculele matematice ale cheltuielilor sunt corecte?</w:t>
            </w:r>
          </w:p>
        </w:tc>
        <w:tc>
          <w:tcPr>
            <w:tcW w:w="6120" w:type="dxa"/>
          </w:tcPr>
          <w:p w14:paraId="28DCB2AD" w14:textId="77777777" w:rsidR="000630B8" w:rsidRPr="00BE11FA" w:rsidRDefault="000630B8" w:rsidP="000630B8">
            <w:pPr>
              <w:tabs>
                <w:tab w:val="left" w:pos="204"/>
              </w:tabs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81657">
              <w:rPr>
                <w:rFonts w:ascii="Calibri" w:eastAsia="Calibri" w:hAnsi="Calibri" w:cs="Calibri"/>
                <w:sz w:val="22"/>
                <w:szCs w:val="22"/>
              </w:rPr>
              <w:t>Se verifică completarea secțiunii ”Bugetul proiectului” din cererea de finanțare, se răspunde cu DA sau NU, cu privire la îndeplinirea criteriului și se justifică alegerea.</w:t>
            </w:r>
          </w:p>
          <w:p w14:paraId="44420F87" w14:textId="77777777" w:rsidR="00221883" w:rsidRPr="001205BC" w:rsidRDefault="00221883" w:rsidP="00221883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71" w:type="dxa"/>
            <w:vAlign w:val="center"/>
          </w:tcPr>
          <w:p w14:paraId="222C8606" w14:textId="3ACC2206" w:rsidR="00221883" w:rsidRPr="001205BC" w:rsidRDefault="00221883" w:rsidP="00221883">
            <w:pPr>
              <w:pStyle w:val="Corptext"/>
              <w:rPr>
                <w:rFonts w:ascii="Calibri" w:hAnsi="Calibri" w:cs="Calibri"/>
              </w:rPr>
            </w:pPr>
          </w:p>
        </w:tc>
        <w:tc>
          <w:tcPr>
            <w:tcW w:w="540" w:type="dxa"/>
            <w:vAlign w:val="center"/>
          </w:tcPr>
          <w:p w14:paraId="211E5119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2319F969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</w:tcPr>
          <w:p w14:paraId="3681F601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32C75B6E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250B6759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221883" w:rsidRPr="004402E1" w14:paraId="5F486CF0" w14:textId="77777777" w:rsidTr="001205BC">
        <w:trPr>
          <w:gridAfter w:val="1"/>
          <w:wAfter w:w="12" w:type="dxa"/>
        </w:trPr>
        <w:tc>
          <w:tcPr>
            <w:tcW w:w="5125" w:type="dxa"/>
            <w:gridSpan w:val="2"/>
          </w:tcPr>
          <w:p w14:paraId="307F1B1D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  <w:color w:val="000000"/>
              </w:rPr>
              <w:lastRenderedPageBreak/>
              <w:t>CEREREA DE FINANȚARE ESTE ADMISĂ</w:t>
            </w:r>
          </w:p>
        </w:tc>
        <w:tc>
          <w:tcPr>
            <w:tcW w:w="6120" w:type="dxa"/>
          </w:tcPr>
          <w:p w14:paraId="6F29C31B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71" w:type="dxa"/>
            <w:vAlign w:val="center"/>
          </w:tcPr>
          <w:p w14:paraId="17400280" w14:textId="355A9598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14:paraId="0DACAF9C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10" w:type="dxa"/>
          </w:tcPr>
          <w:p w14:paraId="34D9B59C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F18F585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30" w:type="dxa"/>
            <w:vAlign w:val="center"/>
          </w:tcPr>
          <w:p w14:paraId="1B8FAC9C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00" w:type="dxa"/>
            <w:vAlign w:val="center"/>
          </w:tcPr>
          <w:p w14:paraId="71DDA679" w14:textId="77777777" w:rsidR="00221883" w:rsidRPr="004402E1" w:rsidRDefault="00221883" w:rsidP="00221883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</w:tbl>
    <w:p w14:paraId="78880C20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</w:p>
    <w:p w14:paraId="164618C5" w14:textId="77777777" w:rsidR="00FD1674" w:rsidRPr="004402E1" w:rsidRDefault="00FD1674" w:rsidP="00FD1674">
      <w:pPr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Observații experți:</w:t>
      </w:r>
    </w:p>
    <w:p w14:paraId="1A30FBD6" w14:textId="77777777" w:rsidR="00FD1674" w:rsidRPr="004402E1" w:rsidRDefault="00FD1674" w:rsidP="00FD1674">
      <w:pPr>
        <w:jc w:val="both"/>
        <w:rPr>
          <w:rFonts w:ascii="Calibri" w:hAnsi="Calibri" w:cs="Calibri"/>
          <w:bCs/>
          <w:i/>
        </w:rPr>
      </w:pPr>
      <w:r w:rsidRPr="004402E1">
        <w:rPr>
          <w:rFonts w:ascii="Calibri" w:hAnsi="Calibri" w:cs="Calibri"/>
          <w:bCs/>
          <w:i/>
        </w:rPr>
        <w:t>(Se va menționa pe scurt derularea procesului de verificare a documentației de finanțare, clarificările solicitate și primirea documentelor pentru completarea și clarificarea documentației, precum și orice alte elemente considerate necesare de către experți)</w:t>
      </w:r>
    </w:p>
    <w:p w14:paraId="6439F20B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</w:p>
    <w:p w14:paraId="1E077DC5" w14:textId="77777777" w:rsidR="00FD1674" w:rsidRPr="004402E1" w:rsidRDefault="00FD1674" w:rsidP="00FD1674">
      <w:pPr>
        <w:rPr>
          <w:rFonts w:ascii="Calibri" w:hAnsi="Calibri" w:cs="Calibri"/>
          <w:i/>
        </w:rPr>
      </w:pPr>
      <w:r w:rsidRPr="004402E1">
        <w:rPr>
          <w:rFonts w:ascii="Calibri" w:hAnsi="Calibri" w:cs="Calibri"/>
          <w:b/>
        </w:rPr>
        <w:t xml:space="preserve">Concluzii: </w:t>
      </w:r>
      <w:r w:rsidRPr="004402E1">
        <w:rPr>
          <w:rFonts w:ascii="Calibri" w:hAnsi="Calibri" w:cs="Calibri"/>
          <w:i/>
        </w:rPr>
        <w:t>(</w:t>
      </w:r>
      <w:r w:rsidRPr="00D45143">
        <w:rPr>
          <w:rFonts w:ascii="Calibri" w:hAnsi="Calibri" w:cs="Calibri"/>
          <w:i/>
        </w:rPr>
        <w:t>se va alege varianta aplicabilă)</w:t>
      </w:r>
    </w:p>
    <w:p w14:paraId="1C9DAAD1" w14:textId="77777777" w:rsidR="00FD1674" w:rsidRPr="004402E1" w:rsidRDefault="00FD1674" w:rsidP="00FD1674">
      <w:pPr>
        <w:jc w:val="both"/>
        <w:rPr>
          <w:rFonts w:ascii="Calibri" w:hAnsi="Calibri" w:cs="Calibri"/>
        </w:rPr>
      </w:pPr>
      <w:r w:rsidRPr="004402E1">
        <w:rPr>
          <w:rFonts w:ascii="Calibri" w:hAnsi="Calibri" w:cs="Calibri"/>
        </w:rPr>
        <w:t xml:space="preserve">Urmarea întocmirii și verificării documentației, proiectul: </w:t>
      </w:r>
    </w:p>
    <w:p w14:paraId="38D69890" w14:textId="77777777" w:rsidR="00FD1674" w:rsidRPr="004402E1" w:rsidRDefault="00FD1674" w:rsidP="00FD1674">
      <w:pPr>
        <w:numPr>
          <w:ilvl w:val="0"/>
          <w:numId w:val="23"/>
        </w:numPr>
        <w:jc w:val="both"/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Se recomandă la finanțare</w:t>
      </w:r>
      <w:r w:rsidRPr="004402E1">
        <w:rPr>
          <w:rFonts w:ascii="Calibri" w:hAnsi="Calibri" w:cs="Calibri"/>
        </w:rPr>
        <w:t xml:space="preserve"> </w:t>
      </w:r>
      <w:r w:rsidRPr="004402E1">
        <w:rPr>
          <w:rFonts w:ascii="Calibri" w:hAnsi="Calibri" w:cs="Calibri"/>
          <w:b/>
        </w:rPr>
        <w:t>și demararea etapei de contractare, cu următoarele recomandări formulate pentru etapa de contractare:</w:t>
      </w:r>
    </w:p>
    <w:p w14:paraId="1BA79D3D" w14:textId="77777777" w:rsidR="00FD1674" w:rsidRPr="004402E1" w:rsidRDefault="00FD1674" w:rsidP="00FD1674">
      <w:pPr>
        <w:ind w:left="720"/>
        <w:jc w:val="both"/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............</w:t>
      </w:r>
    </w:p>
    <w:p w14:paraId="497E9381" w14:textId="77777777" w:rsidR="00FD1674" w:rsidRPr="004402E1" w:rsidRDefault="00FD1674" w:rsidP="00FD1674">
      <w:pPr>
        <w:ind w:left="720"/>
        <w:jc w:val="both"/>
        <w:rPr>
          <w:rFonts w:ascii="Calibri" w:hAnsi="Calibri" w:cs="Calibri"/>
        </w:rPr>
      </w:pPr>
      <w:r w:rsidRPr="004402E1">
        <w:rPr>
          <w:rFonts w:ascii="Calibri" w:hAnsi="Calibri" w:cs="Calibri"/>
        </w:rPr>
        <w:t>Procentele de încadrare în alocarea financiară sunt:.......................</w:t>
      </w:r>
    </w:p>
    <w:p w14:paraId="13A888A1" w14:textId="77777777" w:rsidR="00FD1674" w:rsidRPr="004402E1" w:rsidRDefault="00FD1674" w:rsidP="00FD1674">
      <w:pPr>
        <w:jc w:val="both"/>
        <w:rPr>
          <w:rFonts w:ascii="Calibri" w:hAnsi="Calibri" w:cs="Calibri"/>
        </w:rPr>
      </w:pPr>
    </w:p>
    <w:p w14:paraId="438E513E" w14:textId="77777777" w:rsidR="00FD1674" w:rsidRPr="004402E1" w:rsidRDefault="00FD1674" w:rsidP="00FD1674">
      <w:pPr>
        <w:numPr>
          <w:ilvl w:val="0"/>
          <w:numId w:val="23"/>
        </w:numPr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Nu se recomandă la finanțare</w:t>
      </w:r>
      <w:r w:rsidRPr="004402E1">
        <w:rPr>
          <w:rFonts w:ascii="Calibri" w:hAnsi="Calibri" w:cs="Calibri"/>
        </w:rPr>
        <w:t>, fiind respins pentru următoarele motive:</w:t>
      </w:r>
    </w:p>
    <w:p w14:paraId="45CF9FAC" w14:textId="77777777" w:rsidR="00FD1674" w:rsidRPr="004402E1" w:rsidRDefault="00FD1674" w:rsidP="00FD1674">
      <w:pPr>
        <w:ind w:left="720"/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...............................................................</w:t>
      </w:r>
    </w:p>
    <w:p w14:paraId="700B5902" w14:textId="77777777" w:rsidR="00FD1674" w:rsidRPr="004402E1" w:rsidRDefault="00FD1674" w:rsidP="00FD1674">
      <w:pPr>
        <w:pStyle w:val="Corptext3"/>
        <w:rPr>
          <w:rFonts w:ascii="Calibri" w:hAnsi="Calibri" w:cs="Calibri"/>
          <w:sz w:val="24"/>
          <w:szCs w:val="24"/>
        </w:rPr>
      </w:pPr>
    </w:p>
    <w:p w14:paraId="7E629124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Întocmit, </w:t>
      </w:r>
    </w:p>
    <w:p w14:paraId="2667162E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</w:p>
    <w:p w14:paraId="5BCA9F2D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Nume și prenume expert „2 ochi”</w:t>
      </w:r>
    </w:p>
    <w:p w14:paraId="07497198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Semnătura </w:t>
      </w:r>
    </w:p>
    <w:p w14:paraId="27978B71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Data</w:t>
      </w:r>
    </w:p>
    <w:p w14:paraId="7BCD42DE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0C8B302B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52C39C4A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Nume și prenume expert „4 ochi”</w:t>
      </w:r>
    </w:p>
    <w:p w14:paraId="354FA557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Semnătura </w:t>
      </w:r>
    </w:p>
    <w:p w14:paraId="4B86C802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Data</w:t>
      </w:r>
    </w:p>
    <w:p w14:paraId="0CB3C08F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33D5F684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325EF827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Verificat, </w:t>
      </w:r>
    </w:p>
    <w:p w14:paraId="0062AD9D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Nume și prenume șef serviciu/departament</w:t>
      </w:r>
    </w:p>
    <w:p w14:paraId="64AB1169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Semnătura</w:t>
      </w:r>
    </w:p>
    <w:p w14:paraId="11C7DDE3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Data </w:t>
      </w:r>
    </w:p>
    <w:p w14:paraId="3B980F2D" w14:textId="77777777" w:rsidR="00FD1674" w:rsidRPr="004402E1" w:rsidRDefault="00FD1674" w:rsidP="00FD1674">
      <w:pPr>
        <w:pStyle w:val="Corptext3"/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alibri" w:hAnsi="Calibri" w:cs="Calibri"/>
          <w:bCs/>
          <w:sz w:val="24"/>
          <w:szCs w:val="24"/>
        </w:rPr>
      </w:pPr>
      <w:r w:rsidRPr="004402E1">
        <w:rPr>
          <w:rFonts w:ascii="Calibri" w:hAnsi="Calibri" w:cs="Calibri"/>
          <w:sz w:val="24"/>
          <w:szCs w:val="24"/>
        </w:rPr>
        <w:br w:type="page"/>
      </w:r>
      <w:r w:rsidRPr="004402E1">
        <w:rPr>
          <w:rFonts w:ascii="Calibri" w:hAnsi="Calibri" w:cs="Calibri"/>
          <w:sz w:val="24"/>
          <w:szCs w:val="24"/>
        </w:rPr>
        <w:lastRenderedPageBreak/>
        <w:t>GRILA DE VERIFICARE ELIGIBILITATE ȘI CONTRACTARE</w:t>
      </w:r>
    </w:p>
    <w:p w14:paraId="538B16A6" w14:textId="77777777" w:rsidR="00FD1674" w:rsidRPr="004402E1" w:rsidRDefault="00FD1674" w:rsidP="00FD1674">
      <w:pPr>
        <w:pStyle w:val="Corptext3"/>
        <w:rPr>
          <w:rFonts w:ascii="Calibri" w:hAnsi="Calibri" w:cs="Calibri"/>
          <w:bCs/>
          <w:sz w:val="24"/>
          <w:szCs w:val="24"/>
        </w:rPr>
      </w:pPr>
    </w:p>
    <w:p w14:paraId="19F0CE53" w14:textId="77777777" w:rsidR="00FD1674" w:rsidRPr="004402E1" w:rsidRDefault="00FD1674" w:rsidP="00FD1674">
      <w:pPr>
        <w:pStyle w:val="Titlu5"/>
        <w:rPr>
          <w:rFonts w:ascii="Calibri" w:hAnsi="Calibri" w:cs="Calibri"/>
        </w:rPr>
      </w:pPr>
    </w:p>
    <w:p w14:paraId="46280ED5" w14:textId="77777777" w:rsidR="00FD1674" w:rsidRPr="004402E1" w:rsidRDefault="00FD1674" w:rsidP="00FD1674">
      <w:pPr>
        <w:pStyle w:val="Titlu5"/>
        <w:rPr>
          <w:rFonts w:ascii="Calibri" w:hAnsi="Calibri" w:cs="Calibri"/>
        </w:rPr>
      </w:pPr>
      <w:r w:rsidRPr="004402E1">
        <w:rPr>
          <w:rFonts w:ascii="Calibri" w:hAnsi="Calibri" w:cs="Calibri"/>
        </w:rPr>
        <w:t>Program Regiunea Centru 2021-2027</w:t>
      </w:r>
    </w:p>
    <w:p w14:paraId="09CDE291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  <w:r w:rsidRPr="004402E1">
        <w:rPr>
          <w:rFonts w:ascii="Calibri" w:hAnsi="Calibri" w:cs="Calibri"/>
        </w:rPr>
        <w:t>Prioritate de investiții: 9 – Asistență Tehnică</w:t>
      </w:r>
    </w:p>
    <w:p w14:paraId="3A797858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  <w:r w:rsidRPr="004402E1">
        <w:rPr>
          <w:rFonts w:ascii="Calibri" w:hAnsi="Calibri" w:cs="Calibri"/>
        </w:rPr>
        <w:t>Apel de proiecte nr.:</w:t>
      </w:r>
    </w:p>
    <w:p w14:paraId="610A8D20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</w:p>
    <w:tbl>
      <w:tblPr>
        <w:tblW w:w="1306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814"/>
        <w:gridCol w:w="9254"/>
      </w:tblGrid>
      <w:tr w:rsidR="00FD1674" w:rsidRPr="004402E1" w14:paraId="0D22A4C2" w14:textId="77777777" w:rsidTr="004402E1">
        <w:trPr>
          <w:trHeight w:val="225"/>
          <w:jc w:val="center"/>
        </w:trPr>
        <w:tc>
          <w:tcPr>
            <w:tcW w:w="3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6CD4F790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Titlu cerere de finanțare</w:t>
            </w:r>
          </w:p>
        </w:tc>
        <w:tc>
          <w:tcPr>
            <w:tcW w:w="92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2A4194" w14:textId="77777777" w:rsidR="00FD1674" w:rsidRPr="004402E1" w:rsidRDefault="00FD1674" w:rsidP="001F42BB">
            <w:pPr>
              <w:rPr>
                <w:rFonts w:ascii="Calibri" w:hAnsi="Calibri" w:cs="Calibri"/>
              </w:rPr>
            </w:pPr>
          </w:p>
        </w:tc>
      </w:tr>
      <w:tr w:rsidR="00FD1674" w:rsidRPr="004402E1" w14:paraId="1ECD2B09" w14:textId="77777777" w:rsidTr="004402E1">
        <w:trPr>
          <w:trHeight w:val="225"/>
          <w:jc w:val="center"/>
        </w:trPr>
        <w:tc>
          <w:tcPr>
            <w:tcW w:w="3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5175FBA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Cod SMIS al cererii de finanțare</w:t>
            </w:r>
          </w:p>
        </w:tc>
        <w:tc>
          <w:tcPr>
            <w:tcW w:w="92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C00D5A" w14:textId="77777777" w:rsidR="00FD1674" w:rsidRPr="004402E1" w:rsidRDefault="00FD1674" w:rsidP="001F42BB">
            <w:pPr>
              <w:rPr>
                <w:rFonts w:ascii="Calibri" w:hAnsi="Calibri" w:cs="Calibri"/>
              </w:rPr>
            </w:pPr>
          </w:p>
        </w:tc>
      </w:tr>
    </w:tbl>
    <w:p w14:paraId="3FF8BD21" w14:textId="77777777" w:rsidR="00FD1674" w:rsidRPr="004402E1" w:rsidRDefault="00FD1674" w:rsidP="00FD1674">
      <w:pPr>
        <w:pStyle w:val="Corptext"/>
        <w:rPr>
          <w:rFonts w:ascii="Calibri" w:hAnsi="Calibri" w:cs="Calibri"/>
        </w:rPr>
      </w:pPr>
    </w:p>
    <w:p w14:paraId="447C720E" w14:textId="77777777" w:rsidR="00FD1674" w:rsidRPr="004402E1" w:rsidRDefault="00FD1674" w:rsidP="00FD1674">
      <w:pPr>
        <w:pStyle w:val="Corptext"/>
        <w:rPr>
          <w:rFonts w:ascii="Calibri" w:hAnsi="Calibri" w:cs="Calibri"/>
          <w:b/>
          <w:bCs/>
        </w:rPr>
      </w:pPr>
    </w:p>
    <w:tbl>
      <w:tblPr>
        <w:tblStyle w:val="Tabelgril"/>
        <w:tblW w:w="14567" w:type="dxa"/>
        <w:tblLook w:val="04A0" w:firstRow="1" w:lastRow="0" w:firstColumn="1" w:lastColumn="0" w:noHBand="0" w:noVBand="1"/>
      </w:tblPr>
      <w:tblGrid>
        <w:gridCol w:w="656"/>
        <w:gridCol w:w="7532"/>
        <w:gridCol w:w="851"/>
        <w:gridCol w:w="992"/>
        <w:gridCol w:w="1134"/>
        <w:gridCol w:w="1134"/>
        <w:gridCol w:w="1134"/>
        <w:gridCol w:w="1134"/>
      </w:tblGrid>
      <w:tr w:rsidR="00FD1674" w:rsidRPr="004402E1" w14:paraId="6FB021BB" w14:textId="77777777" w:rsidTr="001F42BB">
        <w:trPr>
          <w:tblHeader/>
        </w:trPr>
        <w:tc>
          <w:tcPr>
            <w:tcW w:w="656" w:type="dxa"/>
            <w:vMerge w:val="restart"/>
            <w:vAlign w:val="center"/>
          </w:tcPr>
          <w:p w14:paraId="75305F7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Nr. Crt.</w:t>
            </w:r>
          </w:p>
        </w:tc>
        <w:tc>
          <w:tcPr>
            <w:tcW w:w="7532" w:type="dxa"/>
            <w:vMerge w:val="restart"/>
            <w:vAlign w:val="center"/>
          </w:tcPr>
          <w:p w14:paraId="5BCB7D5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Subiectul verificării</w:t>
            </w:r>
          </w:p>
        </w:tc>
        <w:tc>
          <w:tcPr>
            <w:tcW w:w="2977" w:type="dxa"/>
            <w:gridSpan w:val="3"/>
            <w:vAlign w:val="center"/>
          </w:tcPr>
          <w:p w14:paraId="28958C3D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Expert 1</w:t>
            </w:r>
          </w:p>
        </w:tc>
        <w:tc>
          <w:tcPr>
            <w:tcW w:w="3402" w:type="dxa"/>
            <w:gridSpan w:val="3"/>
            <w:vAlign w:val="center"/>
          </w:tcPr>
          <w:p w14:paraId="0C31DB20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Expert 2</w:t>
            </w:r>
          </w:p>
        </w:tc>
      </w:tr>
      <w:tr w:rsidR="00FD1674" w:rsidRPr="004402E1" w14:paraId="6B05EBED" w14:textId="77777777" w:rsidTr="001F42BB">
        <w:trPr>
          <w:tblHeader/>
        </w:trPr>
        <w:tc>
          <w:tcPr>
            <w:tcW w:w="656" w:type="dxa"/>
            <w:vMerge/>
            <w:vAlign w:val="center"/>
          </w:tcPr>
          <w:p w14:paraId="530AEB3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532" w:type="dxa"/>
            <w:vMerge/>
            <w:vAlign w:val="center"/>
          </w:tcPr>
          <w:p w14:paraId="64EF30A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4729E73C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DA</w:t>
            </w:r>
          </w:p>
        </w:tc>
        <w:tc>
          <w:tcPr>
            <w:tcW w:w="992" w:type="dxa"/>
            <w:vAlign w:val="center"/>
          </w:tcPr>
          <w:p w14:paraId="2D98B29A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</w:t>
            </w:r>
          </w:p>
        </w:tc>
        <w:tc>
          <w:tcPr>
            <w:tcW w:w="1134" w:type="dxa"/>
            <w:vAlign w:val="center"/>
          </w:tcPr>
          <w:p w14:paraId="56089490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 se aplică</w:t>
            </w:r>
          </w:p>
        </w:tc>
        <w:tc>
          <w:tcPr>
            <w:tcW w:w="1134" w:type="dxa"/>
            <w:vAlign w:val="center"/>
          </w:tcPr>
          <w:p w14:paraId="22383141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DA</w:t>
            </w:r>
          </w:p>
        </w:tc>
        <w:tc>
          <w:tcPr>
            <w:tcW w:w="1134" w:type="dxa"/>
            <w:vAlign w:val="center"/>
          </w:tcPr>
          <w:p w14:paraId="60C65564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</w:t>
            </w:r>
          </w:p>
        </w:tc>
        <w:tc>
          <w:tcPr>
            <w:tcW w:w="1134" w:type="dxa"/>
            <w:vAlign w:val="center"/>
          </w:tcPr>
          <w:p w14:paraId="33C6C1CF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Nu se aplică</w:t>
            </w:r>
          </w:p>
        </w:tc>
      </w:tr>
      <w:tr w:rsidR="00FD1674" w:rsidRPr="004402E1" w14:paraId="68EDE44E" w14:textId="77777777" w:rsidTr="001F42BB">
        <w:tc>
          <w:tcPr>
            <w:tcW w:w="14567" w:type="dxa"/>
            <w:gridSpan w:val="8"/>
            <w:vAlign w:val="center"/>
          </w:tcPr>
          <w:p w14:paraId="5D38D91C" w14:textId="2D0D23F8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PARTEA I</w:t>
            </w:r>
            <w:r w:rsidR="000630B8">
              <w:rPr>
                <w:rFonts w:ascii="Calibri" w:hAnsi="Calibri" w:cs="Calibri"/>
              </w:rPr>
              <w:t xml:space="preserve"> - </w:t>
            </w:r>
            <w:r w:rsidR="000630B8" w:rsidRPr="000630B8">
              <w:rPr>
                <w:rFonts w:ascii="Calibri" w:hAnsi="Calibri" w:cs="Calibri"/>
              </w:rPr>
              <w:t>CRITERII DE ELIGIBILITATE PRIVIND PROIECTUL ȘI SOLICITANTUL</w:t>
            </w:r>
          </w:p>
        </w:tc>
      </w:tr>
      <w:tr w:rsidR="00FD1674" w:rsidRPr="004402E1" w14:paraId="2651AB67" w14:textId="77777777" w:rsidTr="001F42BB">
        <w:tc>
          <w:tcPr>
            <w:tcW w:w="656" w:type="dxa"/>
          </w:tcPr>
          <w:p w14:paraId="6A07200E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1.</w:t>
            </w:r>
          </w:p>
        </w:tc>
        <w:tc>
          <w:tcPr>
            <w:tcW w:w="7532" w:type="dxa"/>
          </w:tcPr>
          <w:p w14:paraId="2E65BA57" w14:textId="3F73FC2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 xml:space="preserve">Cererea de finanțare a fost completată </w:t>
            </w:r>
            <w:r w:rsidR="000630B8">
              <w:rPr>
                <w:rFonts w:ascii="Calibri" w:hAnsi="Calibri" w:cs="Calibri"/>
              </w:rPr>
              <w:t>corect</w:t>
            </w:r>
            <w:r w:rsidRPr="004402E1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851" w:type="dxa"/>
            <w:vAlign w:val="center"/>
          </w:tcPr>
          <w:p w14:paraId="0FAA5BB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158E747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15160CE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9F9214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57E7F3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50E2C2A2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0A6CAB43" w14:textId="77777777" w:rsidTr="001F42BB">
        <w:tc>
          <w:tcPr>
            <w:tcW w:w="656" w:type="dxa"/>
          </w:tcPr>
          <w:p w14:paraId="26294D23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2.</w:t>
            </w:r>
          </w:p>
        </w:tc>
        <w:tc>
          <w:tcPr>
            <w:tcW w:w="7532" w:type="dxa"/>
          </w:tcPr>
          <w:p w14:paraId="1980EC7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 xml:space="preserve">Cererea de finanțare </w:t>
            </w:r>
            <w:r w:rsidRPr="004402E1">
              <w:rPr>
                <w:rFonts w:ascii="Calibri" w:hAnsi="Calibri" w:cs="Calibri"/>
                <w:color w:val="000000"/>
              </w:rPr>
              <w:t>a fost semnată de reprezentantul legal al solicitantului/o persoană împuternicită?</w:t>
            </w:r>
          </w:p>
        </w:tc>
        <w:tc>
          <w:tcPr>
            <w:tcW w:w="851" w:type="dxa"/>
            <w:vAlign w:val="center"/>
          </w:tcPr>
          <w:p w14:paraId="01FC664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4AEC6B7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6AE46F0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8836CF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4F8972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FCB6EF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4DBA9B32" w14:textId="77777777" w:rsidTr="001F42BB">
        <w:tc>
          <w:tcPr>
            <w:tcW w:w="656" w:type="dxa"/>
          </w:tcPr>
          <w:p w14:paraId="05F2DF4B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3.</w:t>
            </w:r>
          </w:p>
        </w:tc>
        <w:tc>
          <w:tcPr>
            <w:tcW w:w="7532" w:type="dxa"/>
          </w:tcPr>
          <w:p w14:paraId="516CEB54" w14:textId="5F9D4653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  <w:color w:val="000000"/>
              </w:rPr>
              <w:t>Au fost anexate documentele solicitate și acestea respectă formatul standard, unde este cazul?</w:t>
            </w:r>
          </w:p>
        </w:tc>
        <w:tc>
          <w:tcPr>
            <w:tcW w:w="851" w:type="dxa"/>
            <w:vAlign w:val="center"/>
          </w:tcPr>
          <w:p w14:paraId="5A8CE05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69882A5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7CE6F8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5987E6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6362DC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5786140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60853972" w14:textId="77777777" w:rsidTr="001F42BB">
        <w:tc>
          <w:tcPr>
            <w:tcW w:w="656" w:type="dxa"/>
          </w:tcPr>
          <w:p w14:paraId="039ED606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4.</w:t>
            </w:r>
          </w:p>
        </w:tc>
        <w:tc>
          <w:tcPr>
            <w:tcW w:w="7532" w:type="dxa"/>
          </w:tcPr>
          <w:p w14:paraId="7F85485E" w14:textId="1B5D6D82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Solicitantul este eligibil</w:t>
            </w:r>
            <w:r w:rsidRPr="004402E1">
              <w:rPr>
                <w:rFonts w:ascii="Calibri" w:hAnsi="Calibri" w:cs="Calibri"/>
                <w:color w:val="000000"/>
              </w:rPr>
              <w:t>?</w:t>
            </w:r>
            <w:r w:rsidR="000630B8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736341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3579063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EF1084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FD6AB5B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978CB1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5A1486D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5B95D4FD" w14:textId="77777777" w:rsidTr="001F42BB">
        <w:tc>
          <w:tcPr>
            <w:tcW w:w="656" w:type="dxa"/>
          </w:tcPr>
          <w:p w14:paraId="71F9C0B9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5.</w:t>
            </w:r>
          </w:p>
        </w:tc>
        <w:tc>
          <w:tcPr>
            <w:tcW w:w="7532" w:type="dxa"/>
          </w:tcPr>
          <w:p w14:paraId="15637225" w14:textId="02B7A13C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 xml:space="preserve">Solicitantul de finanțare și/sau reprezentantul legal al solicitantului de finanțare/împuternicitul NU se încadrează în niciuna din situațiile prezentate </w:t>
            </w:r>
            <w:r w:rsidR="000630B8" w:rsidRPr="000630B8">
              <w:rPr>
                <w:rFonts w:ascii="Calibri" w:hAnsi="Calibri" w:cs="Calibri"/>
              </w:rPr>
              <w:t>la punctul B din Declarația unică</w:t>
            </w:r>
          </w:p>
        </w:tc>
        <w:tc>
          <w:tcPr>
            <w:tcW w:w="851" w:type="dxa"/>
            <w:vAlign w:val="center"/>
          </w:tcPr>
          <w:p w14:paraId="231EAF8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6B4005A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122612C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9AAB21B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47FABE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0F2543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6F9CD927" w14:textId="77777777" w:rsidTr="001F42BB">
        <w:tc>
          <w:tcPr>
            <w:tcW w:w="656" w:type="dxa"/>
          </w:tcPr>
          <w:p w14:paraId="1E18D64A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6.</w:t>
            </w:r>
          </w:p>
        </w:tc>
        <w:tc>
          <w:tcPr>
            <w:tcW w:w="7532" w:type="dxa"/>
          </w:tcPr>
          <w:p w14:paraId="39E18955" w14:textId="7B747A2E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Activitățile propuse prin cererea de finanțare sunt eligibile</w:t>
            </w:r>
            <w:r w:rsidRPr="004402E1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851" w:type="dxa"/>
            <w:vAlign w:val="center"/>
          </w:tcPr>
          <w:p w14:paraId="1C5E616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6BCBE9A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8D0D80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4EFC95AE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B0707D5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7C44520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0A0251FA" w14:textId="77777777" w:rsidTr="001F42BB">
        <w:tc>
          <w:tcPr>
            <w:tcW w:w="656" w:type="dxa"/>
          </w:tcPr>
          <w:p w14:paraId="6F43A906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7.</w:t>
            </w:r>
          </w:p>
        </w:tc>
        <w:tc>
          <w:tcPr>
            <w:tcW w:w="7532" w:type="dxa"/>
          </w:tcPr>
          <w:p w14:paraId="11B82EC3" w14:textId="2563FB02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 xml:space="preserve">Cheltuielile propuse prin cererea de finanțare </w:t>
            </w:r>
            <w:r w:rsidR="00317955">
              <w:rPr>
                <w:rFonts w:ascii="Calibri" w:hAnsi="Calibri" w:cs="Calibri"/>
              </w:rPr>
              <w:t>respectă regulile de eligibilitate, conform prevederilor ghidului solicitantului</w:t>
            </w:r>
            <w:r w:rsidRPr="004402E1">
              <w:rPr>
                <w:rFonts w:ascii="Calibri" w:hAnsi="Calibri" w:cs="Calibri"/>
                <w:color w:val="000000"/>
              </w:rPr>
              <w:t>?</w:t>
            </w:r>
          </w:p>
        </w:tc>
        <w:tc>
          <w:tcPr>
            <w:tcW w:w="851" w:type="dxa"/>
            <w:vAlign w:val="center"/>
          </w:tcPr>
          <w:p w14:paraId="61E6B1C0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6A3DF47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65D800F2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AA938F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8FAB7D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56B8CB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649FC513" w14:textId="77777777" w:rsidTr="001F42BB">
        <w:tc>
          <w:tcPr>
            <w:tcW w:w="656" w:type="dxa"/>
          </w:tcPr>
          <w:p w14:paraId="160FA336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8.</w:t>
            </w:r>
          </w:p>
        </w:tc>
        <w:tc>
          <w:tcPr>
            <w:tcW w:w="7532" w:type="dxa"/>
          </w:tcPr>
          <w:p w14:paraId="70F51BB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Proiectul va fi implementat în intervalul de timp 01.01.2021 – 31.12.2029?</w:t>
            </w:r>
          </w:p>
        </w:tc>
        <w:tc>
          <w:tcPr>
            <w:tcW w:w="851" w:type="dxa"/>
            <w:vAlign w:val="center"/>
          </w:tcPr>
          <w:p w14:paraId="0635382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42B8605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6542B6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612647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1AA5E73B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9A4716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2E55D5E8" w14:textId="77777777" w:rsidTr="001F42BB">
        <w:tc>
          <w:tcPr>
            <w:tcW w:w="656" w:type="dxa"/>
          </w:tcPr>
          <w:p w14:paraId="60585460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lastRenderedPageBreak/>
              <w:t>9.</w:t>
            </w:r>
          </w:p>
        </w:tc>
        <w:tc>
          <w:tcPr>
            <w:tcW w:w="7532" w:type="dxa"/>
          </w:tcPr>
          <w:p w14:paraId="37A9C4F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Proiectul nu a fost/nu este finanțat din alte resurse publice nerambursabile?</w:t>
            </w:r>
          </w:p>
        </w:tc>
        <w:tc>
          <w:tcPr>
            <w:tcW w:w="851" w:type="dxa"/>
            <w:vAlign w:val="center"/>
          </w:tcPr>
          <w:p w14:paraId="06F6D6C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469A8B5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1DFD2B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2A4392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2130A81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2AD52FE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2520B940" w14:textId="77777777" w:rsidTr="001F42BB">
        <w:tc>
          <w:tcPr>
            <w:tcW w:w="656" w:type="dxa"/>
          </w:tcPr>
          <w:p w14:paraId="2DFBF3E2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</w:rPr>
            </w:pPr>
            <w:r w:rsidRPr="004402E1">
              <w:rPr>
                <w:rFonts w:ascii="Calibri" w:hAnsi="Calibri" w:cs="Calibri"/>
              </w:rPr>
              <w:t>10.</w:t>
            </w:r>
          </w:p>
        </w:tc>
        <w:tc>
          <w:tcPr>
            <w:tcW w:w="7532" w:type="dxa"/>
          </w:tcPr>
          <w:p w14:paraId="35C7ED55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</w:rPr>
            </w:pPr>
            <w:r w:rsidRPr="004402E1">
              <w:rPr>
                <w:rFonts w:ascii="Calibri" w:hAnsi="Calibri" w:cs="Calibri"/>
              </w:rPr>
              <w:t>Proiectul nu a fost finalizat fizic sau implementat integral înainte de depunerea cererii de finanțare?</w:t>
            </w:r>
          </w:p>
        </w:tc>
        <w:tc>
          <w:tcPr>
            <w:tcW w:w="851" w:type="dxa"/>
            <w:vAlign w:val="center"/>
          </w:tcPr>
          <w:p w14:paraId="51E8B39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673F70C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7D6DEA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928B4B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9AA8B1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EA7597B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09A58A1E" w14:textId="77777777" w:rsidTr="001F42BB">
        <w:tc>
          <w:tcPr>
            <w:tcW w:w="656" w:type="dxa"/>
          </w:tcPr>
          <w:p w14:paraId="736F7F93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11.</w:t>
            </w:r>
          </w:p>
        </w:tc>
        <w:tc>
          <w:tcPr>
            <w:tcW w:w="7532" w:type="dxa"/>
          </w:tcPr>
          <w:p w14:paraId="177E1481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Proiectul va fi implementat în conformitate cu politicile UE și naționale în domeniile:</w:t>
            </w:r>
          </w:p>
          <w:p w14:paraId="5AE55421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a. Achiziții publice?</w:t>
            </w:r>
          </w:p>
          <w:p w14:paraId="2AD969D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b. Informare și publicitate?</w:t>
            </w:r>
          </w:p>
        </w:tc>
        <w:tc>
          <w:tcPr>
            <w:tcW w:w="851" w:type="dxa"/>
            <w:vAlign w:val="center"/>
          </w:tcPr>
          <w:p w14:paraId="71BDBCC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1701466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6F6211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4B60B3D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57DF3CCE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2A2C898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52BF6D5D" w14:textId="77777777" w:rsidTr="001F42BB">
        <w:tc>
          <w:tcPr>
            <w:tcW w:w="656" w:type="dxa"/>
          </w:tcPr>
          <w:p w14:paraId="2EB0549A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12.</w:t>
            </w:r>
          </w:p>
        </w:tc>
        <w:tc>
          <w:tcPr>
            <w:tcW w:w="7532" w:type="dxa"/>
          </w:tcPr>
          <w:p w14:paraId="3DAA5829" w14:textId="4E0FAA64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 xml:space="preserve">Obiectivele proiectului contribuie la realizarea </w:t>
            </w:r>
            <w:r w:rsidR="00AD76E4" w:rsidRPr="004402E1">
              <w:rPr>
                <w:rFonts w:ascii="Calibri" w:hAnsi="Calibri" w:cs="Calibri"/>
              </w:rPr>
              <w:t>obiectiv</w:t>
            </w:r>
            <w:r w:rsidR="00AD76E4">
              <w:rPr>
                <w:rFonts w:ascii="Calibri" w:hAnsi="Calibri" w:cs="Calibri"/>
              </w:rPr>
              <w:t>ului</w:t>
            </w:r>
            <w:r w:rsidR="00AD76E4" w:rsidRPr="004402E1">
              <w:rPr>
                <w:rFonts w:ascii="Calibri" w:hAnsi="Calibri" w:cs="Calibri"/>
              </w:rPr>
              <w:t xml:space="preserve"> </w:t>
            </w:r>
            <w:r w:rsidRPr="004402E1">
              <w:rPr>
                <w:rFonts w:ascii="Calibri" w:hAnsi="Calibri" w:cs="Calibri"/>
              </w:rPr>
              <w:t>priorității de AT a PR Centru 2021-2027?</w:t>
            </w:r>
          </w:p>
        </w:tc>
        <w:tc>
          <w:tcPr>
            <w:tcW w:w="851" w:type="dxa"/>
            <w:vAlign w:val="center"/>
          </w:tcPr>
          <w:p w14:paraId="4B04E9E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168ED21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01E572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7035A9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6B7861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99FCE7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084B53E9" w14:textId="77777777" w:rsidTr="001F42BB">
        <w:tc>
          <w:tcPr>
            <w:tcW w:w="656" w:type="dxa"/>
          </w:tcPr>
          <w:p w14:paraId="14D357FD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13.</w:t>
            </w:r>
          </w:p>
        </w:tc>
        <w:tc>
          <w:tcPr>
            <w:tcW w:w="7532" w:type="dxa"/>
          </w:tcPr>
          <w:p w14:paraId="0AE3382A" w14:textId="44FC4FBA" w:rsidR="00FD1674" w:rsidRPr="004402E1" w:rsidRDefault="00AD76E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AD76E4">
              <w:rPr>
                <w:rFonts w:ascii="Calibri" w:hAnsi="Calibri" w:cs="Calibri"/>
              </w:rPr>
              <w:t>Proiectul/solicitantul respectă principiile din domeniul egalității de gen, de șanse, nediscriminării, accesibilității, inclusiv condițiile orizontale privind implementarea și aplicarea Convenției ONU privind drepturile persoanelor cu dizabilități și a legislației naționale în domeniul dizabilității (intervențiile care asigură adaptarea rezonabilă și design-ul universal, așa cum sunt acești termeni definiți în Convenție)</w:t>
            </w:r>
          </w:p>
        </w:tc>
        <w:tc>
          <w:tcPr>
            <w:tcW w:w="851" w:type="dxa"/>
            <w:vAlign w:val="center"/>
          </w:tcPr>
          <w:p w14:paraId="49EE600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58E6ABEE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45EBCE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6182A66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6C3713E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1804B97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0C4750BA" w14:textId="77777777" w:rsidTr="001F42BB">
        <w:tc>
          <w:tcPr>
            <w:tcW w:w="8188" w:type="dxa"/>
            <w:gridSpan w:val="2"/>
          </w:tcPr>
          <w:p w14:paraId="4CDED10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  <w:color w:val="000000"/>
              </w:rPr>
              <w:t>CEREREA DE FINANȚARE ESTE CONFORMĂ și ELIGIBILĂ</w:t>
            </w:r>
          </w:p>
        </w:tc>
        <w:tc>
          <w:tcPr>
            <w:tcW w:w="851" w:type="dxa"/>
            <w:vAlign w:val="center"/>
          </w:tcPr>
          <w:p w14:paraId="1B061360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5321F9D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97A1D72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CC879A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71F0C4D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3CBBD0D5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7807FC66" w14:textId="77777777" w:rsidTr="001F42BB">
        <w:tc>
          <w:tcPr>
            <w:tcW w:w="14567" w:type="dxa"/>
            <w:gridSpan w:val="8"/>
          </w:tcPr>
          <w:p w14:paraId="26F09EC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Cs/>
              </w:rPr>
            </w:pPr>
            <w:r w:rsidRPr="004402E1">
              <w:rPr>
                <w:rFonts w:ascii="Calibri" w:hAnsi="Calibri" w:cs="Calibri"/>
              </w:rPr>
              <w:t>PARTEA II - DOCUMENTAȚIA DE CONTRACTARE</w:t>
            </w:r>
          </w:p>
        </w:tc>
      </w:tr>
      <w:tr w:rsidR="00FD1674" w:rsidRPr="004402E1" w14:paraId="68CBBD68" w14:textId="77777777" w:rsidTr="001F42BB">
        <w:tc>
          <w:tcPr>
            <w:tcW w:w="656" w:type="dxa"/>
          </w:tcPr>
          <w:p w14:paraId="656AD987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1.</w:t>
            </w:r>
          </w:p>
        </w:tc>
        <w:tc>
          <w:tcPr>
            <w:tcW w:w="7532" w:type="dxa"/>
            <w:vAlign w:val="center"/>
          </w:tcPr>
          <w:p w14:paraId="4F27EF4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Au fost transmise toate documentele obligatorii solicitate prin adresa nr. ...... prin care s-a comunicat decizia de aprobare a finanțării?</w:t>
            </w:r>
          </w:p>
        </w:tc>
        <w:tc>
          <w:tcPr>
            <w:tcW w:w="851" w:type="dxa"/>
          </w:tcPr>
          <w:p w14:paraId="4A134B7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</w:tcPr>
          <w:p w14:paraId="6142D172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B69EB9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0980C0C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B70447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D008A7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73557DAF" w14:textId="77777777" w:rsidTr="001F42BB">
        <w:tc>
          <w:tcPr>
            <w:tcW w:w="656" w:type="dxa"/>
          </w:tcPr>
          <w:p w14:paraId="6B2E2D00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2.</w:t>
            </w:r>
          </w:p>
        </w:tc>
        <w:tc>
          <w:tcPr>
            <w:tcW w:w="7532" w:type="dxa"/>
          </w:tcPr>
          <w:p w14:paraId="65813A41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Documentele transmise în etapa de contractare, inclusiv prin răspunsurile la solicitările de clarificări ulterioare:</w:t>
            </w:r>
          </w:p>
          <w:p w14:paraId="29A4C720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Au fost transmise toate documentele solicitate, cu respectarea termenului maxim prevăzut în Ghidul privind solicitarea finanțării în cadrul priorității 9 – Asistență Tehnică a PR Centru 2021-2027?</w:t>
            </w:r>
          </w:p>
          <w:p w14:paraId="3177E59A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Documentele transmise în etapa de contractare sunt corecte, complete și în conformitate cu prevederile Ghidului privind </w:t>
            </w:r>
            <w:r w:rsidRPr="004402E1">
              <w:rPr>
                <w:rFonts w:ascii="Calibri" w:hAnsi="Calibri" w:cs="Calibri"/>
              </w:rPr>
              <w:lastRenderedPageBreak/>
              <w:t>solicitarea finanțării în cadrul priorității 9 – Asistență Tehnică a PR Centru 2021-2027?</w:t>
            </w:r>
          </w:p>
          <w:p w14:paraId="5FB009A7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Documentele transmise în etapa de contractare, inclusiv în urma solicitărilor de clarificări, nu afectează criteriile de eligibilitate ale proiectului? </w:t>
            </w:r>
          </w:p>
          <w:p w14:paraId="7F6F3B28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Documentele transmise sunt în termen de valabilitate sau respectă termenele de valabilitate solicitate prin Ghidul privind solicitarea finanțării în cadrul priorității 9 – Asistență Tehnică a PR Centru 2021-2027?</w:t>
            </w:r>
          </w:p>
          <w:p w14:paraId="693D7885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Acolo unde este cazul, documentele transmise respectă formatele de la momentul contractării, în conformitate cu prevederile Ghidului privind solicitarea finanțării în cadrul priorității 9 – Asistență Tehnică a PR Centru 2021-2027?</w:t>
            </w:r>
          </w:p>
          <w:p w14:paraId="7645846B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Acolo unde este cazul, documentele sunt datate și semnate în conformitate cu prevederile Ghidului privind solicitarea finanțării în cadrul priorității 9 – Asistență Tehnică a PR Centru 2021-2027?</w:t>
            </w:r>
          </w:p>
        </w:tc>
        <w:tc>
          <w:tcPr>
            <w:tcW w:w="851" w:type="dxa"/>
          </w:tcPr>
          <w:p w14:paraId="63F5F19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</w:tcPr>
          <w:p w14:paraId="6D42C782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5ECBE43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64BE9E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95838E7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88BB96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2990C633" w14:textId="77777777" w:rsidTr="001F42BB">
        <w:tc>
          <w:tcPr>
            <w:tcW w:w="656" w:type="dxa"/>
          </w:tcPr>
          <w:p w14:paraId="31C3A2C7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3.</w:t>
            </w:r>
          </w:p>
        </w:tc>
        <w:tc>
          <w:tcPr>
            <w:tcW w:w="7532" w:type="dxa"/>
          </w:tcPr>
          <w:p w14:paraId="39487E0A" w14:textId="77777777" w:rsidR="00FD1674" w:rsidRPr="004402E1" w:rsidRDefault="00FD1674" w:rsidP="001F42BB">
            <w:pPr>
              <w:pStyle w:val="maintext-bullet"/>
              <w:numPr>
                <w:ilvl w:val="0"/>
                <w:numId w:val="0"/>
              </w:numPr>
              <w:tabs>
                <w:tab w:val="left" w:pos="720"/>
              </w:tabs>
              <w:rPr>
                <w:rFonts w:ascii="Calibri" w:hAnsi="Calibri" w:cs="Calibri"/>
                <w:sz w:val="24"/>
              </w:rPr>
            </w:pPr>
            <w:r w:rsidRPr="004402E1">
              <w:rPr>
                <w:rFonts w:ascii="Calibri" w:hAnsi="Calibri" w:cs="Calibri"/>
                <w:sz w:val="24"/>
              </w:rPr>
              <w:t xml:space="preserve">În urma transmiterii documentelor din etapa de contractare și revizuirii cererii de finanțare, dacă este cazul, acesta este coerentă din punct de vedere al informațiilor înglobate: </w:t>
            </w:r>
          </w:p>
          <w:p w14:paraId="12764B61" w14:textId="0806D8F8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Descrierea activităților proiectului se corelează cu calendarul de  implementare/calendarul de activități și cu perioada de implementare a proiectului?</w:t>
            </w:r>
          </w:p>
          <w:p w14:paraId="5F36945D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Solicitantul respectă criteriile legate de îndeplinirea obligațiilor la bugetul de stat/bugetul local conform prevederilor Ghidului privind solicitarea finanțării în cadrul priorității 9 – Asistență Tehnică a PR Centru 2021-2027? </w:t>
            </w:r>
          </w:p>
          <w:p w14:paraId="4BE6A29B" w14:textId="6C3EC38E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lastRenderedPageBreak/>
              <w:t xml:space="preserve">Dacă este cazul, conform certificatului de cazier fiscal și a Declarației de eligibilitate, solicitantul nu a suferit condamnări definitive în cauze referitoare la </w:t>
            </w:r>
            <w:r w:rsidR="00D45143" w:rsidRPr="004402E1">
              <w:rPr>
                <w:rFonts w:ascii="Calibri" w:hAnsi="Calibri" w:cs="Calibri"/>
              </w:rPr>
              <w:t>obținerea</w:t>
            </w:r>
            <w:r w:rsidRPr="004402E1">
              <w:rPr>
                <w:rFonts w:ascii="Calibri" w:hAnsi="Calibri" w:cs="Calibri"/>
              </w:rPr>
              <w:t xml:space="preserve"> şi utilizarea fondurilor europene şi/sau a fondurilor publice naționale?</w:t>
            </w:r>
          </w:p>
          <w:p w14:paraId="69F8E095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Limitele financiare minime/maxime ale acordării finanțării, în conformitate cu ghidul specific aplicabil apelului de proiecte sunt menținute?</w:t>
            </w:r>
          </w:p>
          <w:p w14:paraId="0BCCB0E3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Perioada de implementare a proiectului respectă prevederile Ghidului privind solicitarea finanțării în cadrul priorității 9 – Asistență Tehnică a PR Centru 2021-2027?</w:t>
            </w:r>
          </w:p>
          <w:p w14:paraId="46AAB880" w14:textId="77777777" w:rsidR="00FD1674" w:rsidRPr="004402E1" w:rsidRDefault="00FD1674" w:rsidP="00FD1674">
            <w:pPr>
              <w:pStyle w:val="maintext-bullet"/>
              <w:numPr>
                <w:ilvl w:val="0"/>
                <w:numId w:val="21"/>
              </w:numPr>
              <w:rPr>
                <w:rFonts w:ascii="Calibri" w:hAnsi="Calibri" w:cs="Calibri"/>
                <w:sz w:val="24"/>
              </w:rPr>
            </w:pPr>
            <w:r w:rsidRPr="004402E1">
              <w:rPr>
                <w:rFonts w:ascii="Calibri" w:hAnsi="Calibri" w:cs="Calibri"/>
                <w:sz w:val="24"/>
              </w:rPr>
              <w:t>Dacă este cazul, bugetul proiectului respectă condițiile de eligibilitate a cheltuielilor:</w:t>
            </w:r>
          </w:p>
          <w:p w14:paraId="1E74DDA5" w14:textId="77777777" w:rsidR="00FD1674" w:rsidRPr="004402E1" w:rsidRDefault="00FD1674" w:rsidP="00FD1674">
            <w:pPr>
              <w:pStyle w:val="maintext-bullet"/>
              <w:numPr>
                <w:ilvl w:val="0"/>
                <w:numId w:val="24"/>
              </w:numPr>
              <w:rPr>
                <w:rFonts w:ascii="Calibri" w:hAnsi="Calibri" w:cs="Calibri"/>
                <w:sz w:val="24"/>
              </w:rPr>
            </w:pPr>
            <w:r w:rsidRPr="004402E1">
              <w:rPr>
                <w:rFonts w:ascii="Calibri" w:hAnsi="Calibri" w:cs="Calibri"/>
                <w:sz w:val="24"/>
              </w:rPr>
              <w:t>cheltuielile sunt corect încadrate în categoria celor eligibile și neeligibile</w:t>
            </w:r>
          </w:p>
          <w:p w14:paraId="0467BFF0" w14:textId="77777777" w:rsidR="00FD1674" w:rsidRPr="004402E1" w:rsidRDefault="00FD1674" w:rsidP="00FD1674">
            <w:pPr>
              <w:pStyle w:val="maintext-bullet"/>
              <w:numPr>
                <w:ilvl w:val="0"/>
                <w:numId w:val="24"/>
              </w:numPr>
              <w:rPr>
                <w:rFonts w:ascii="Calibri" w:hAnsi="Calibri" w:cs="Calibri"/>
                <w:sz w:val="24"/>
              </w:rPr>
            </w:pPr>
            <w:r w:rsidRPr="004402E1">
              <w:rPr>
                <w:rFonts w:ascii="Calibri" w:hAnsi="Calibri" w:cs="Calibri"/>
                <w:sz w:val="24"/>
              </w:rPr>
              <w:t>sunt respectate limitele pentru categoriile de cheltuieli eligibile, acolo unde este cazul.</w:t>
            </w:r>
          </w:p>
        </w:tc>
        <w:tc>
          <w:tcPr>
            <w:tcW w:w="851" w:type="dxa"/>
          </w:tcPr>
          <w:p w14:paraId="1B3B081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</w:tcPr>
          <w:p w14:paraId="42B34E00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3C42D70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481020E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DCB9B55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712DC0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642E28A1" w14:textId="77777777" w:rsidTr="001F42BB">
        <w:tc>
          <w:tcPr>
            <w:tcW w:w="656" w:type="dxa"/>
          </w:tcPr>
          <w:p w14:paraId="32106686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4.</w:t>
            </w:r>
          </w:p>
        </w:tc>
        <w:tc>
          <w:tcPr>
            <w:tcW w:w="7532" w:type="dxa"/>
          </w:tcPr>
          <w:p w14:paraId="3A39EDE9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Decizia de finanțare: </w:t>
            </w:r>
          </w:p>
          <w:p w14:paraId="5B68C535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Decizia, inclusiv anexele standard ale acesteia (cu excepția anexei 2 - cererea de finanțare), sunt întocmite conform formatului standard aplicabil apelului? </w:t>
            </w:r>
          </w:p>
          <w:p w14:paraId="5D62599E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Datele de identificare ale părților contractante și reprezentanților lor legali sunt înscrise corect? </w:t>
            </w:r>
          </w:p>
          <w:p w14:paraId="2114FAA9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Datele de identificare ale solicitanților/reprezentanților lor legali corespund cu cele menționate în cadrul cererii de finanțare și anexele sale?</w:t>
            </w:r>
          </w:p>
          <w:p w14:paraId="3CE0ED54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lastRenderedPageBreak/>
              <w:t>Sumele incluse în articolele din decizia de finanțare corespund cu bugetul proiectului?</w:t>
            </w:r>
          </w:p>
          <w:p w14:paraId="1BFD7161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Titlul proiectului obiect al deciziei de finanțare este inclus și corespunde cu titlul din cadrul Cererii de finanțare?</w:t>
            </w:r>
          </w:p>
          <w:p w14:paraId="64F3631D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Codul SMIS al cererii de finanțare este inclus?</w:t>
            </w:r>
          </w:p>
          <w:p w14:paraId="682E374F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Perioada de implementare a proiectului este completată și este conformă cu CF, în ultima formă aprobată?</w:t>
            </w:r>
          </w:p>
          <w:p w14:paraId="500CC17E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Graficul cererilor de prefinanțare, rambursare, plată se corelează cu bugetul cererii de finanțare?</w:t>
            </w:r>
          </w:p>
          <w:p w14:paraId="1467D8EA" w14:textId="0E7E8F79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Decizia de finanțare conține toate anexele menționate și numerotate în cadrul opisului de la</w:t>
            </w:r>
            <w:r w:rsidR="0082277C">
              <w:rPr>
                <w:rFonts w:ascii="Calibri" w:hAnsi="Calibri" w:cs="Calibri"/>
              </w:rPr>
              <w:t xml:space="preserve"> </w:t>
            </w:r>
            <w:r w:rsidRPr="004402E1">
              <w:rPr>
                <w:rFonts w:ascii="Calibri" w:hAnsi="Calibri" w:cs="Calibri"/>
              </w:rPr>
              <w:t>“1 la n”, unde „n” reprezintă numărul total de pagini, inclusiv opisul deciziei de finanțare?</w:t>
            </w:r>
          </w:p>
          <w:p w14:paraId="6EF95030" w14:textId="77777777" w:rsidR="00FD1674" w:rsidRPr="004402E1" w:rsidRDefault="00FD1674" w:rsidP="00FD1674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Opisul deciziei de finanțare respectă formatul standard aplicabil apelului respectiv și/sau prevederile procedurale?</w:t>
            </w:r>
          </w:p>
        </w:tc>
        <w:tc>
          <w:tcPr>
            <w:tcW w:w="851" w:type="dxa"/>
          </w:tcPr>
          <w:p w14:paraId="6D8630B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</w:tcPr>
          <w:p w14:paraId="50075F8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45E98F4C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C2B1FBE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D6D7A4B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BF9408D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5AE38258" w14:textId="77777777" w:rsidTr="001F42BB">
        <w:tc>
          <w:tcPr>
            <w:tcW w:w="656" w:type="dxa"/>
          </w:tcPr>
          <w:p w14:paraId="59D9864C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5.</w:t>
            </w:r>
          </w:p>
        </w:tc>
        <w:tc>
          <w:tcPr>
            <w:tcW w:w="7532" w:type="dxa"/>
          </w:tcPr>
          <w:p w14:paraId="0901FB56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Dosarul administrativ al cererii de finanțare este întocmit și:</w:t>
            </w:r>
          </w:p>
          <w:p w14:paraId="2C13D109" w14:textId="77777777" w:rsidR="00FD1674" w:rsidRPr="004402E1" w:rsidRDefault="00FD1674" w:rsidP="00FD1674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Conține corespondența transmisă pe format de hârtie, dacă este cazul?</w:t>
            </w:r>
          </w:p>
          <w:p w14:paraId="0F4701FE" w14:textId="77777777" w:rsidR="00FD1674" w:rsidRPr="004402E1" w:rsidRDefault="00FD1674" w:rsidP="00FD1674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Conține arhivată, în </w:t>
            </w:r>
            <w:proofErr w:type="spellStart"/>
            <w:r w:rsidRPr="004402E1">
              <w:rPr>
                <w:rFonts w:ascii="Calibri" w:hAnsi="Calibri" w:cs="Calibri"/>
              </w:rPr>
              <w:t>folderul</w:t>
            </w:r>
            <w:proofErr w:type="spellEnd"/>
            <w:r w:rsidRPr="004402E1">
              <w:rPr>
                <w:rFonts w:ascii="Calibri" w:hAnsi="Calibri" w:cs="Calibri"/>
              </w:rPr>
              <w:t xml:space="preserve"> proiectului, toată corespondența întocmită și transmisă în format electronic, inclusiv dovezile de transmitere/primire?</w:t>
            </w:r>
          </w:p>
          <w:p w14:paraId="322417D5" w14:textId="5EA7F4E6" w:rsidR="00AD76E4" w:rsidRPr="00E56D89" w:rsidRDefault="00FD1674" w:rsidP="00511F45">
            <w:pPr>
              <w:numPr>
                <w:ilvl w:val="0"/>
                <w:numId w:val="22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Partea dosarului administrativ în format pe hârtie este </w:t>
            </w:r>
            <w:r w:rsidR="00AD76E4" w:rsidRPr="004402E1">
              <w:rPr>
                <w:rFonts w:ascii="Calibri" w:hAnsi="Calibri" w:cs="Calibri"/>
              </w:rPr>
              <w:t>numerotat</w:t>
            </w:r>
            <w:r w:rsidR="00AD76E4">
              <w:rPr>
                <w:rFonts w:ascii="Calibri" w:hAnsi="Calibri" w:cs="Calibri"/>
              </w:rPr>
              <w:t>ă</w:t>
            </w:r>
            <w:r w:rsidR="00AD76E4" w:rsidRPr="004402E1">
              <w:rPr>
                <w:rFonts w:ascii="Calibri" w:hAnsi="Calibri" w:cs="Calibri"/>
              </w:rPr>
              <w:t xml:space="preserve"> </w:t>
            </w:r>
            <w:r w:rsidRPr="004402E1">
              <w:rPr>
                <w:rFonts w:ascii="Calibri" w:hAnsi="Calibri" w:cs="Calibri"/>
              </w:rPr>
              <w:t xml:space="preserve">și </w:t>
            </w:r>
            <w:proofErr w:type="spellStart"/>
            <w:r w:rsidRPr="004402E1">
              <w:rPr>
                <w:rFonts w:ascii="Calibri" w:hAnsi="Calibri" w:cs="Calibri"/>
              </w:rPr>
              <w:t>opisată</w:t>
            </w:r>
            <w:proofErr w:type="spellEnd"/>
            <w:r w:rsidRPr="004402E1">
              <w:rPr>
                <w:rFonts w:ascii="Calibri" w:hAnsi="Calibri" w:cs="Calibri"/>
              </w:rPr>
              <w:t>, dac</w:t>
            </w:r>
            <w:r w:rsidR="00AD76E4">
              <w:rPr>
                <w:rFonts w:ascii="Calibri" w:hAnsi="Calibri" w:cs="Calibri"/>
              </w:rPr>
              <w:t>ă</w:t>
            </w:r>
            <w:r w:rsidRPr="004402E1">
              <w:rPr>
                <w:rFonts w:ascii="Calibri" w:hAnsi="Calibri" w:cs="Calibri"/>
              </w:rPr>
              <w:t xml:space="preserve"> este cazul?</w:t>
            </w:r>
          </w:p>
        </w:tc>
        <w:tc>
          <w:tcPr>
            <w:tcW w:w="851" w:type="dxa"/>
          </w:tcPr>
          <w:p w14:paraId="2DB326D0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</w:tcPr>
          <w:p w14:paraId="4CE4CAA2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03E973A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C3C2E89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2BD22CE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3910F714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  <w:tr w:rsidR="00FD1674" w:rsidRPr="004402E1" w14:paraId="08158683" w14:textId="77777777" w:rsidTr="001F42BB">
        <w:tc>
          <w:tcPr>
            <w:tcW w:w="656" w:type="dxa"/>
          </w:tcPr>
          <w:p w14:paraId="650C6021" w14:textId="77777777" w:rsidR="00FD1674" w:rsidRPr="004402E1" w:rsidRDefault="00FD1674" w:rsidP="001205BC">
            <w:pPr>
              <w:pStyle w:val="Corptext"/>
              <w:jc w:val="center"/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t>6.</w:t>
            </w:r>
          </w:p>
        </w:tc>
        <w:tc>
          <w:tcPr>
            <w:tcW w:w="7532" w:type="dxa"/>
          </w:tcPr>
          <w:p w14:paraId="26D0BCFD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 xml:space="preserve">Urmare a întocmirii și verificării documentației de contractare, proiectul: </w:t>
            </w:r>
          </w:p>
          <w:p w14:paraId="30EEF813" w14:textId="77777777" w:rsidR="00FD1674" w:rsidRPr="004402E1" w:rsidRDefault="00FD1674" w:rsidP="00FD1674">
            <w:pPr>
              <w:numPr>
                <w:ilvl w:val="0"/>
                <w:numId w:val="23"/>
              </w:num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Se recomandă la finanțare, urmând a fi transmis pe circuitul de avizare internă</w:t>
            </w:r>
          </w:p>
          <w:p w14:paraId="5AAFB34A" w14:textId="77777777" w:rsidR="00FD1674" w:rsidRPr="004402E1" w:rsidRDefault="00FD1674" w:rsidP="001F42BB">
            <w:pPr>
              <w:jc w:val="both"/>
              <w:rPr>
                <w:rFonts w:ascii="Calibri" w:hAnsi="Calibri" w:cs="Calibri"/>
              </w:rPr>
            </w:pPr>
            <w:r w:rsidRPr="004402E1">
              <w:rPr>
                <w:rFonts w:ascii="Calibri" w:hAnsi="Calibri" w:cs="Calibri"/>
              </w:rPr>
              <w:t>sau</w:t>
            </w:r>
          </w:p>
          <w:p w14:paraId="217DF52D" w14:textId="77777777" w:rsidR="00FD1674" w:rsidRPr="004402E1" w:rsidRDefault="00FD1674" w:rsidP="00FD1674">
            <w:pPr>
              <w:pStyle w:val="Corptex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4402E1">
              <w:rPr>
                <w:rFonts w:ascii="Calibri" w:hAnsi="Calibri" w:cs="Calibri"/>
              </w:rPr>
              <w:lastRenderedPageBreak/>
              <w:t>Nu se recomandă la finanțare, fiind respins pentru motivele expuse mai jos.</w:t>
            </w:r>
          </w:p>
        </w:tc>
        <w:tc>
          <w:tcPr>
            <w:tcW w:w="851" w:type="dxa"/>
          </w:tcPr>
          <w:p w14:paraId="78338A46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</w:tcPr>
          <w:p w14:paraId="6C4C91D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5083F365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711D4121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A588E38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</w:tcPr>
          <w:p w14:paraId="0254BE4F" w14:textId="77777777" w:rsidR="00FD1674" w:rsidRPr="004402E1" w:rsidRDefault="00FD1674" w:rsidP="001F42BB">
            <w:pPr>
              <w:pStyle w:val="Corptext"/>
              <w:rPr>
                <w:rFonts w:ascii="Calibri" w:hAnsi="Calibri" w:cs="Calibri"/>
                <w:b/>
                <w:bCs/>
              </w:rPr>
            </w:pPr>
          </w:p>
        </w:tc>
      </w:tr>
    </w:tbl>
    <w:p w14:paraId="3CD610B5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</w:p>
    <w:p w14:paraId="7B4BB44D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</w:p>
    <w:p w14:paraId="2250E69C" w14:textId="77777777" w:rsidR="00FD1674" w:rsidRPr="004402E1" w:rsidRDefault="00FD1674" w:rsidP="00FD1674">
      <w:pPr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Observații experți:</w:t>
      </w:r>
    </w:p>
    <w:p w14:paraId="14ABB33C" w14:textId="77777777" w:rsidR="00FD1674" w:rsidRPr="004402E1" w:rsidRDefault="00FD1674" w:rsidP="00FD1674">
      <w:pPr>
        <w:jc w:val="both"/>
        <w:rPr>
          <w:rFonts w:ascii="Calibri" w:hAnsi="Calibri" w:cs="Calibri"/>
          <w:bCs/>
          <w:i/>
        </w:rPr>
      </w:pPr>
      <w:r w:rsidRPr="004402E1">
        <w:rPr>
          <w:rFonts w:ascii="Calibri" w:hAnsi="Calibri" w:cs="Calibri"/>
          <w:bCs/>
          <w:i/>
        </w:rPr>
        <w:t>(Se va menționa pe scurt derularea procesului de verificare a documentației de finanțare, clarificările solicitate și primirea documentelor pentru completarea și clarificarea documentației de contractare, precum și orice alte elemente considerate necesare de către experți)</w:t>
      </w:r>
    </w:p>
    <w:p w14:paraId="1A07BFFE" w14:textId="77777777" w:rsidR="00FD1674" w:rsidRPr="004402E1" w:rsidRDefault="00FD1674" w:rsidP="00FD1674">
      <w:pPr>
        <w:rPr>
          <w:rFonts w:ascii="Calibri" w:hAnsi="Calibri" w:cs="Calibri"/>
          <w:b/>
          <w:bCs/>
        </w:rPr>
      </w:pPr>
    </w:p>
    <w:p w14:paraId="365D39C8" w14:textId="77777777" w:rsidR="00FD1674" w:rsidRPr="004402E1" w:rsidRDefault="00FD1674" w:rsidP="00FD1674">
      <w:pPr>
        <w:rPr>
          <w:rFonts w:ascii="Calibri" w:hAnsi="Calibri" w:cs="Calibri"/>
        </w:rPr>
      </w:pPr>
    </w:p>
    <w:p w14:paraId="317E8493" w14:textId="77777777" w:rsidR="00FD1674" w:rsidRPr="004402E1" w:rsidRDefault="00FD1674" w:rsidP="00FD1674">
      <w:pPr>
        <w:rPr>
          <w:rFonts w:ascii="Calibri" w:hAnsi="Calibri" w:cs="Calibri"/>
          <w:i/>
        </w:rPr>
      </w:pPr>
      <w:r w:rsidRPr="004402E1">
        <w:rPr>
          <w:rFonts w:ascii="Calibri" w:hAnsi="Calibri" w:cs="Calibri"/>
          <w:b/>
        </w:rPr>
        <w:t xml:space="preserve">Concluzii: </w:t>
      </w:r>
      <w:r w:rsidRPr="00D45143">
        <w:rPr>
          <w:rFonts w:ascii="Calibri" w:hAnsi="Calibri" w:cs="Calibri"/>
          <w:i/>
        </w:rPr>
        <w:t>(se va alege varianta aplicabilă)</w:t>
      </w:r>
    </w:p>
    <w:p w14:paraId="40747979" w14:textId="77777777" w:rsidR="00AD76E4" w:rsidRPr="004402E1" w:rsidRDefault="00AD76E4" w:rsidP="00FD1674">
      <w:pPr>
        <w:jc w:val="both"/>
        <w:rPr>
          <w:rFonts w:ascii="Calibri" w:hAnsi="Calibri" w:cs="Calibri"/>
        </w:rPr>
      </w:pPr>
    </w:p>
    <w:p w14:paraId="623C90DA" w14:textId="77777777" w:rsidR="00FD1674" w:rsidRDefault="00FD1674" w:rsidP="00FD1674">
      <w:pPr>
        <w:jc w:val="both"/>
        <w:rPr>
          <w:rFonts w:ascii="Calibri" w:hAnsi="Calibri" w:cs="Calibri"/>
        </w:rPr>
      </w:pPr>
      <w:r w:rsidRPr="004402E1">
        <w:rPr>
          <w:rFonts w:ascii="Calibri" w:hAnsi="Calibri" w:cs="Calibri"/>
        </w:rPr>
        <w:t xml:space="preserve">Urmarea întocmirii și verificării documentației de contractare, proiectul: </w:t>
      </w:r>
    </w:p>
    <w:p w14:paraId="6B9F9FC6" w14:textId="77777777" w:rsidR="00AD76E4" w:rsidRPr="004402E1" w:rsidRDefault="00AD76E4" w:rsidP="00FD1674">
      <w:pPr>
        <w:jc w:val="both"/>
        <w:rPr>
          <w:rFonts w:ascii="Calibri" w:hAnsi="Calibri" w:cs="Calibri"/>
        </w:rPr>
      </w:pPr>
    </w:p>
    <w:p w14:paraId="060436FF" w14:textId="77777777" w:rsidR="00FD1674" w:rsidRPr="004402E1" w:rsidRDefault="00FD1674" w:rsidP="00FD1674">
      <w:pPr>
        <w:numPr>
          <w:ilvl w:val="0"/>
          <w:numId w:val="23"/>
        </w:numPr>
        <w:jc w:val="both"/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Se recomandă la finanțare, cu următoarele recomandări formulate pentru etapa de implementare:</w:t>
      </w:r>
    </w:p>
    <w:p w14:paraId="6ABE783A" w14:textId="77777777" w:rsidR="00FD1674" w:rsidRPr="004402E1" w:rsidRDefault="00FD1674" w:rsidP="00FD1674">
      <w:pPr>
        <w:ind w:left="720"/>
        <w:jc w:val="both"/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............</w:t>
      </w:r>
    </w:p>
    <w:p w14:paraId="28172DA0" w14:textId="77777777" w:rsidR="00FD1674" w:rsidRPr="004402E1" w:rsidRDefault="00FD1674" w:rsidP="00FD1674">
      <w:pPr>
        <w:jc w:val="both"/>
        <w:rPr>
          <w:rFonts w:ascii="Calibri" w:hAnsi="Calibri" w:cs="Calibri"/>
        </w:rPr>
      </w:pPr>
    </w:p>
    <w:p w14:paraId="1C3E23D3" w14:textId="77777777" w:rsidR="00FD1674" w:rsidRPr="004402E1" w:rsidRDefault="00FD1674" w:rsidP="00FD1674">
      <w:pPr>
        <w:ind w:left="720"/>
        <w:jc w:val="both"/>
        <w:rPr>
          <w:rFonts w:ascii="Calibri" w:hAnsi="Calibri" w:cs="Calibri"/>
        </w:rPr>
      </w:pPr>
      <w:r w:rsidRPr="004402E1">
        <w:rPr>
          <w:rFonts w:ascii="Calibri" w:hAnsi="Calibri" w:cs="Calibri"/>
        </w:rPr>
        <w:t>Procentele de încadrare în alocarea financiară sunt:.......................</w:t>
      </w:r>
    </w:p>
    <w:p w14:paraId="16F1212F" w14:textId="77777777" w:rsidR="00FD1674" w:rsidRPr="004402E1" w:rsidRDefault="00FD1674" w:rsidP="00FD1674">
      <w:pPr>
        <w:jc w:val="both"/>
        <w:rPr>
          <w:rFonts w:ascii="Calibri" w:hAnsi="Calibri" w:cs="Calibri"/>
        </w:rPr>
      </w:pPr>
    </w:p>
    <w:p w14:paraId="3B92BF26" w14:textId="77777777" w:rsidR="00FD1674" w:rsidRPr="004402E1" w:rsidRDefault="00FD1674" w:rsidP="00FD1674">
      <w:pPr>
        <w:jc w:val="both"/>
        <w:rPr>
          <w:rFonts w:ascii="Calibri" w:hAnsi="Calibri" w:cs="Calibri"/>
        </w:rPr>
      </w:pPr>
    </w:p>
    <w:p w14:paraId="07BBDBB1" w14:textId="77777777" w:rsidR="00FD1674" w:rsidRPr="004402E1" w:rsidRDefault="00FD1674" w:rsidP="00FD1674">
      <w:pPr>
        <w:numPr>
          <w:ilvl w:val="0"/>
          <w:numId w:val="23"/>
        </w:numPr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Nu se recomandă la finanțare</w:t>
      </w:r>
      <w:r w:rsidRPr="004402E1">
        <w:rPr>
          <w:rFonts w:ascii="Calibri" w:hAnsi="Calibri" w:cs="Calibri"/>
        </w:rPr>
        <w:t>, fiind respins pentru următoarele motive:</w:t>
      </w:r>
    </w:p>
    <w:p w14:paraId="4CE7C255" w14:textId="77777777" w:rsidR="00FD1674" w:rsidRPr="004402E1" w:rsidRDefault="00FD1674" w:rsidP="00FD1674">
      <w:pPr>
        <w:ind w:left="720"/>
        <w:rPr>
          <w:rFonts w:ascii="Calibri" w:hAnsi="Calibri" w:cs="Calibri"/>
          <w:b/>
        </w:rPr>
      </w:pPr>
      <w:r w:rsidRPr="004402E1">
        <w:rPr>
          <w:rFonts w:ascii="Calibri" w:hAnsi="Calibri" w:cs="Calibri"/>
          <w:b/>
        </w:rPr>
        <w:t>...............................................................</w:t>
      </w:r>
    </w:p>
    <w:p w14:paraId="72171716" w14:textId="77777777" w:rsidR="00FD1674" w:rsidRPr="004402E1" w:rsidRDefault="00FD1674" w:rsidP="00FD1674">
      <w:pPr>
        <w:pStyle w:val="Corptext3"/>
        <w:rPr>
          <w:rFonts w:ascii="Calibri" w:hAnsi="Calibri" w:cs="Calibri"/>
          <w:sz w:val="24"/>
          <w:szCs w:val="24"/>
        </w:rPr>
      </w:pPr>
    </w:p>
    <w:p w14:paraId="1FF1AE20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Întocmit, </w:t>
      </w:r>
    </w:p>
    <w:p w14:paraId="15B1D061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</w:p>
    <w:p w14:paraId="6193C90A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Nume și prenume expert „2 ochi”</w:t>
      </w:r>
    </w:p>
    <w:p w14:paraId="7D94807C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Semnătura </w:t>
      </w:r>
    </w:p>
    <w:p w14:paraId="45121EEA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lastRenderedPageBreak/>
        <w:t>Data</w:t>
      </w:r>
    </w:p>
    <w:p w14:paraId="6338D93D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16F2D806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7D561001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Nume și prenume expert „4 ochi”</w:t>
      </w:r>
    </w:p>
    <w:p w14:paraId="69B0EE8C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Semnătura </w:t>
      </w:r>
    </w:p>
    <w:p w14:paraId="43BC5830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Data</w:t>
      </w:r>
    </w:p>
    <w:p w14:paraId="2B8FEF6C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4BE0CEBC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0A67ED99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sz w:val="24"/>
          <w:szCs w:val="24"/>
        </w:rPr>
      </w:pPr>
    </w:p>
    <w:p w14:paraId="5012BE41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Verificat, </w:t>
      </w:r>
    </w:p>
    <w:p w14:paraId="7A199BE0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Nume și prenume șef serviciu/departament</w:t>
      </w:r>
    </w:p>
    <w:p w14:paraId="437DDF87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>Semnătura</w:t>
      </w:r>
    </w:p>
    <w:p w14:paraId="4EF52153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  <w:r w:rsidRPr="004402E1">
        <w:rPr>
          <w:rFonts w:ascii="Calibri" w:hAnsi="Calibri" w:cs="Calibri"/>
          <w:b/>
          <w:sz w:val="24"/>
          <w:szCs w:val="24"/>
        </w:rPr>
        <w:t xml:space="preserve">Data </w:t>
      </w:r>
    </w:p>
    <w:p w14:paraId="2D0C3A7B" w14:textId="77777777" w:rsidR="00FD1674" w:rsidRPr="004402E1" w:rsidRDefault="00FD1674" w:rsidP="00FD1674">
      <w:pPr>
        <w:pStyle w:val="Textnotdefinal"/>
        <w:jc w:val="both"/>
        <w:rPr>
          <w:rFonts w:ascii="Calibri" w:hAnsi="Calibri" w:cs="Calibri"/>
          <w:b/>
          <w:sz w:val="24"/>
          <w:szCs w:val="24"/>
        </w:rPr>
      </w:pPr>
    </w:p>
    <w:p w14:paraId="34F8320A" w14:textId="77777777" w:rsidR="00B3488E" w:rsidRPr="004402E1" w:rsidRDefault="00B3488E" w:rsidP="00FD1674">
      <w:pPr>
        <w:rPr>
          <w:rFonts w:ascii="Calibri" w:hAnsi="Calibri" w:cs="Calibri"/>
        </w:rPr>
      </w:pPr>
    </w:p>
    <w:sectPr w:rsidR="00B3488E" w:rsidRPr="004402E1" w:rsidSect="00593E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907" w:header="93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80557" w14:textId="77777777" w:rsidR="004B52AC" w:rsidRDefault="004B52AC">
      <w:r>
        <w:separator/>
      </w:r>
    </w:p>
  </w:endnote>
  <w:endnote w:type="continuationSeparator" w:id="0">
    <w:p w14:paraId="1F836723" w14:textId="77777777" w:rsidR="004B52AC" w:rsidRDefault="004B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953CB" w14:textId="77777777" w:rsidR="007F2DDE" w:rsidRDefault="007F2DD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3F3633" w14:paraId="05769142" w14:textId="77777777">
      <w:trPr>
        <w:cantSplit/>
        <w:trHeight w:hRule="exact" w:val="340"/>
        <w:hidden/>
      </w:trPr>
      <w:tc>
        <w:tcPr>
          <w:tcW w:w="9210" w:type="dxa"/>
        </w:tcPr>
        <w:p w14:paraId="2148EB46" w14:textId="77777777" w:rsidR="003F3633" w:rsidRDefault="003F3633">
          <w:pPr>
            <w:pStyle w:val="Subsol"/>
            <w:rPr>
              <w:vanish/>
              <w:sz w:val="20"/>
            </w:rPr>
          </w:pPr>
        </w:p>
      </w:tc>
    </w:tr>
  </w:tbl>
  <w:p w14:paraId="30AF46A0" w14:textId="77777777" w:rsidR="003F3633" w:rsidRDefault="003F3633" w:rsidP="00F12E7F">
    <w:pPr>
      <w:pStyle w:val="Subsol"/>
    </w:pP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318F98" wp14:editId="6C5E8A51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F1D92" w14:textId="77777777" w:rsidR="003F3633" w:rsidRDefault="003F3633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6DDE5CC0" w14:textId="77777777" w:rsidR="003F3633" w:rsidRPr="00F914B7" w:rsidRDefault="003F3633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318F98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7BBF1D92" w14:textId="77777777" w:rsidR="003F3633" w:rsidRDefault="003F3633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6DDE5CC0" w14:textId="77777777" w:rsidR="003F3633" w:rsidRPr="00F914B7" w:rsidRDefault="003F3633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3360" behindDoc="0" locked="0" layoutInCell="1" allowOverlap="1" wp14:anchorId="01ED25F0" wp14:editId="01D519DE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116" name="Picture 116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4E1D89" wp14:editId="3ACFF0F9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A8292E" w14:textId="77777777" w:rsidR="003F3633" w:rsidRPr="0082277C" w:rsidRDefault="003F3633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82277C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5440A413" w14:textId="77777777" w:rsidR="003F3633" w:rsidRPr="0082277C" w:rsidRDefault="003F3633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82277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82277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4EE348FD" w14:textId="3EBF60E8" w:rsidR="003F3633" w:rsidRPr="00FA2B09" w:rsidRDefault="003F3633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E1D89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3EA8292E" w14:textId="77777777" w:rsidR="003F3633" w:rsidRPr="0082277C" w:rsidRDefault="003F3633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82277C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5440A413" w14:textId="77777777" w:rsidR="003F3633" w:rsidRPr="0082277C" w:rsidRDefault="003F3633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82277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82277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4EE348FD" w14:textId="3EBF60E8" w:rsidR="003F3633" w:rsidRPr="00FA2B09" w:rsidRDefault="003F3633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565C5B58" wp14:editId="30292579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117" name="Picture 117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354410" w14:textId="77777777" w:rsidR="003F3633" w:rsidRDefault="003F3633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118AE" w14:textId="77777777" w:rsidR="003F3633" w:rsidRDefault="003F3633">
    <w:pPr>
      <w:pStyle w:val="Subsol"/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D03F65" wp14:editId="2B1CBA71">
              <wp:simplePos x="0" y="0"/>
              <wp:positionH relativeFrom="column">
                <wp:posOffset>519430</wp:posOffset>
              </wp:positionH>
              <wp:positionV relativeFrom="paragraph">
                <wp:posOffset>-100330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3C6C5" w14:textId="77777777" w:rsidR="003F3633" w:rsidRDefault="003F3633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096D7366" w14:textId="77777777" w:rsidR="003F3633" w:rsidRPr="00B77B68" w:rsidRDefault="003F3633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46F0CA6C" w14:textId="77777777" w:rsidR="003F3633" w:rsidRPr="00C9311C" w:rsidRDefault="003F3633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03F65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40.9pt;margin-top:-7.9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" filled="f" stroked="f">
              <v:textbox>
                <w:txbxContent>
                  <w:p w14:paraId="7B83C6C5" w14:textId="77777777" w:rsidR="003F3633" w:rsidRDefault="003F3633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096D7366" w14:textId="77777777" w:rsidR="003F3633" w:rsidRPr="00B77B68" w:rsidRDefault="003F3633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46F0CA6C" w14:textId="77777777" w:rsidR="003F3633" w:rsidRPr="00C9311C" w:rsidRDefault="003F3633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7216" behindDoc="0" locked="0" layoutInCell="1" allowOverlap="1" wp14:anchorId="08295619" wp14:editId="34D8B6C7">
          <wp:simplePos x="0" y="0"/>
          <wp:positionH relativeFrom="column">
            <wp:posOffset>-337820</wp:posOffset>
          </wp:positionH>
          <wp:positionV relativeFrom="paragraph">
            <wp:posOffset>-224155</wp:posOffset>
          </wp:positionV>
          <wp:extent cx="847725" cy="690245"/>
          <wp:effectExtent l="0" t="0" r="9525" b="0"/>
          <wp:wrapNone/>
          <wp:docPr id="121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78E8C4E2" wp14:editId="14D61514">
          <wp:simplePos x="0" y="0"/>
          <wp:positionH relativeFrom="column">
            <wp:posOffset>3789680</wp:posOffset>
          </wp:positionH>
          <wp:positionV relativeFrom="paragraph">
            <wp:posOffset>-559435</wp:posOffset>
          </wp:positionV>
          <wp:extent cx="1952625" cy="156845"/>
          <wp:effectExtent l="0" t="0" r="0" b="0"/>
          <wp:wrapNone/>
          <wp:docPr id="122" name="Picture 12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73F36738" wp14:editId="5BCBD012">
          <wp:simplePos x="0" y="0"/>
          <wp:positionH relativeFrom="column">
            <wp:posOffset>-696595</wp:posOffset>
          </wp:positionH>
          <wp:positionV relativeFrom="paragraph">
            <wp:posOffset>-347980</wp:posOffset>
          </wp:positionV>
          <wp:extent cx="10817225" cy="104140"/>
          <wp:effectExtent l="0" t="0" r="0" b="0"/>
          <wp:wrapNone/>
          <wp:docPr id="123" name="Picture 12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4FA1EC7" wp14:editId="7A7B82C5">
              <wp:simplePos x="0" y="0"/>
              <wp:positionH relativeFrom="column">
                <wp:posOffset>7037070</wp:posOffset>
              </wp:positionH>
              <wp:positionV relativeFrom="paragraph">
                <wp:posOffset>-92710</wp:posOffset>
              </wp:positionV>
              <wp:extent cx="2744470" cy="645160"/>
              <wp:effectExtent l="0" t="2540" r="635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FF8898" w14:textId="77777777" w:rsidR="003F3633" w:rsidRPr="0082277C" w:rsidRDefault="003F3633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82277C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0A281FEA" w14:textId="77777777" w:rsidR="003F3633" w:rsidRPr="0082277C" w:rsidRDefault="003F3633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82277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82277C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405D0EAD" w14:textId="3561F0B8" w:rsidR="003F3633" w:rsidRPr="00FA2B09" w:rsidRDefault="003F3633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FA1E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4" type="#_x0000_t202" style="position:absolute;margin-left:554.1pt;margin-top:-7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7q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" stroked="f">
              <v:stroke dashstyle="1 1" endcap="round"/>
              <v:textbox>
                <w:txbxContent>
                  <w:p w14:paraId="74FF8898" w14:textId="77777777" w:rsidR="003F3633" w:rsidRPr="0082277C" w:rsidRDefault="003F3633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82277C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0A281FEA" w14:textId="77777777" w:rsidR="003F3633" w:rsidRPr="0082277C" w:rsidRDefault="003F3633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82277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82277C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405D0EAD" w14:textId="3561F0B8" w:rsidR="003F3633" w:rsidRPr="00FA2B09" w:rsidRDefault="003F3633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5D7A7" w14:textId="77777777" w:rsidR="004B52AC" w:rsidRDefault="004B52AC">
      <w:r>
        <w:separator/>
      </w:r>
    </w:p>
  </w:footnote>
  <w:footnote w:type="continuationSeparator" w:id="0">
    <w:p w14:paraId="67A65BC4" w14:textId="77777777" w:rsidR="004B52AC" w:rsidRDefault="004B52AC">
      <w:r>
        <w:continuationSeparator/>
      </w:r>
    </w:p>
  </w:footnote>
  <w:footnote w:id="1">
    <w:p w14:paraId="0D87C2F2" w14:textId="6ABC9737" w:rsidR="000727C3" w:rsidRPr="001205BC" w:rsidRDefault="000727C3">
      <w:pPr>
        <w:pStyle w:val="Textnotdesubsol"/>
        <w:rPr>
          <w:rFonts w:asciiTheme="minorHAnsi" w:hAnsiTheme="minorHAnsi" w:cstheme="minorHAnsi"/>
        </w:rPr>
      </w:pPr>
      <w:r w:rsidRPr="001205BC">
        <w:rPr>
          <w:rStyle w:val="Referinnotdesubsol"/>
          <w:rFonts w:asciiTheme="minorHAnsi" w:hAnsiTheme="minorHAnsi" w:cstheme="minorHAnsi"/>
          <w:sz w:val="20"/>
          <w:szCs w:val="22"/>
        </w:rPr>
        <w:footnoteRef/>
      </w:r>
      <w:r w:rsidRPr="001205BC">
        <w:rPr>
          <w:rFonts w:asciiTheme="minorHAnsi" w:hAnsiTheme="minorHAnsi" w:cstheme="minorHAnsi"/>
          <w:sz w:val="20"/>
          <w:szCs w:val="22"/>
        </w:rPr>
        <w:t xml:space="preserve"> Ambii </w:t>
      </w:r>
      <w:r w:rsidR="00595F58" w:rsidRPr="00595F58">
        <w:rPr>
          <w:rFonts w:asciiTheme="minorHAnsi" w:hAnsiTheme="minorHAnsi" w:cstheme="minorHAnsi"/>
          <w:sz w:val="20"/>
          <w:szCs w:val="22"/>
        </w:rPr>
        <w:t>experți</w:t>
      </w:r>
      <w:r w:rsidRPr="001205BC">
        <w:rPr>
          <w:rFonts w:asciiTheme="minorHAnsi" w:hAnsiTheme="minorHAnsi" w:cstheme="minorHAnsi"/>
          <w:sz w:val="20"/>
          <w:szCs w:val="22"/>
        </w:rPr>
        <w:t xml:space="preserve"> care evaluează cererea de finanțare vor a</w:t>
      </w:r>
      <w:r w:rsidR="00595F58">
        <w:rPr>
          <w:rFonts w:asciiTheme="minorHAnsi" w:hAnsiTheme="minorHAnsi" w:cstheme="minorHAnsi"/>
          <w:sz w:val="20"/>
          <w:szCs w:val="22"/>
        </w:rPr>
        <w:t>dăuga</w:t>
      </w:r>
      <w:r w:rsidRPr="001205BC">
        <w:rPr>
          <w:rFonts w:asciiTheme="minorHAnsi" w:hAnsiTheme="minorHAnsi" w:cstheme="minorHAnsi"/>
          <w:sz w:val="20"/>
          <w:szCs w:val="22"/>
        </w:rPr>
        <w:t xml:space="preserve"> în dreptul răspunsului ales o justificare a alegerii acestuia</w:t>
      </w:r>
      <w:r w:rsidR="00B41E3D">
        <w:rPr>
          <w:rFonts w:asciiTheme="minorHAnsi" w:hAnsiTheme="minorHAnsi" w:cstheme="minorHAnsi"/>
          <w:sz w:val="20"/>
          <w:szCs w:val="22"/>
        </w:rPr>
        <w:t xml:space="preserve"> / alte informații</w:t>
      </w:r>
      <w:r>
        <w:rPr>
          <w:rFonts w:asciiTheme="minorHAnsi" w:hAnsiTheme="minorHAnsi" w:cstheme="minorHAnsi"/>
          <w:sz w:val="20"/>
          <w:szCs w:val="22"/>
        </w:rPr>
        <w:t>.</w:t>
      </w:r>
      <w:r w:rsidRPr="001205BC">
        <w:rPr>
          <w:rFonts w:asciiTheme="minorHAnsi" w:hAnsiTheme="minorHAnsi" w:cstheme="minorHAnsi"/>
          <w:sz w:val="20"/>
          <w:szCs w:val="22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A81DF" w14:textId="44D1D33F" w:rsidR="007F2DDE" w:rsidRDefault="00512C1A">
    <w:pPr>
      <w:pStyle w:val="Antet"/>
    </w:pPr>
    <w:r>
      <w:rPr>
        <w:noProof/>
      </w:rPr>
      <w:pict w14:anchorId="342A97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098" type="#_x0000_t136" style="position:absolute;margin-left:0;margin-top:0;width:509.5pt;height:101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E52A5" w14:textId="40A1E13E" w:rsidR="003F3633" w:rsidRPr="00851382" w:rsidRDefault="00512C1A">
    <w:pPr>
      <w:pStyle w:val="Antet"/>
      <w:rPr>
        <w:color w:val="999999"/>
      </w:rPr>
    </w:pPr>
    <w:r>
      <w:rPr>
        <w:noProof/>
      </w:rPr>
      <w:pict w14:anchorId="6F0ACB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099" type="#_x0000_t136" style="position:absolute;margin-left:0;margin-top:0;width:509.5pt;height:101.9pt;rotation:315;z-index:-251646976;visibility:hidden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  <w:r w:rsidR="003F3633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8E0B985" wp14:editId="3039CB1B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4AE88" w14:textId="77777777" w:rsidR="003F3633" w:rsidRDefault="003F3633" w:rsidP="00376CFE">
                            <w:pPr>
                              <w:spacing w:line="330" w:lineRule="auto"/>
                            </w:pPr>
                          </w:p>
                          <w:p w14:paraId="1EB8980F" w14:textId="77777777" w:rsidR="003F3633" w:rsidRPr="00851382" w:rsidRDefault="003F3633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E0B985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6F54AE88" w14:textId="77777777" w:rsidR="003F3633" w:rsidRDefault="003F3633" w:rsidP="00376CFE">
                      <w:pPr>
                        <w:spacing w:line="330" w:lineRule="auto"/>
                      </w:pPr>
                    </w:p>
                    <w:p w14:paraId="1EB8980F" w14:textId="77777777" w:rsidR="003F3633" w:rsidRPr="00851382" w:rsidRDefault="003F3633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3F3633" w:rsidRPr="00851382">
      <w:rPr>
        <w:color w:val="999999"/>
        <w:sz w:val="20"/>
        <w:szCs w:val="20"/>
      </w:rPr>
      <w:t xml:space="preserve">Pagina </w:t>
    </w:r>
    <w:r w:rsidR="003F3633" w:rsidRPr="00851382">
      <w:rPr>
        <w:color w:val="999999"/>
        <w:sz w:val="20"/>
        <w:szCs w:val="20"/>
      </w:rPr>
      <w:fldChar w:fldCharType="begin"/>
    </w:r>
    <w:r w:rsidR="003F3633" w:rsidRPr="00851382">
      <w:rPr>
        <w:color w:val="999999"/>
        <w:sz w:val="20"/>
        <w:szCs w:val="20"/>
      </w:rPr>
      <w:instrText xml:space="preserve"> PAGE </w:instrText>
    </w:r>
    <w:r w:rsidR="003F3633" w:rsidRPr="00851382">
      <w:rPr>
        <w:color w:val="999999"/>
        <w:sz w:val="20"/>
        <w:szCs w:val="20"/>
      </w:rPr>
      <w:fldChar w:fldCharType="separate"/>
    </w:r>
    <w:r w:rsidR="006D1742">
      <w:rPr>
        <w:noProof/>
        <w:color w:val="999999"/>
        <w:sz w:val="20"/>
        <w:szCs w:val="20"/>
      </w:rPr>
      <w:t>15</w:t>
    </w:r>
    <w:r w:rsidR="003F3633" w:rsidRPr="00851382">
      <w:rPr>
        <w:color w:val="999999"/>
        <w:sz w:val="20"/>
        <w:szCs w:val="20"/>
      </w:rPr>
      <w:fldChar w:fldCharType="end"/>
    </w:r>
    <w:r w:rsidR="003F3633" w:rsidRPr="00851382">
      <w:rPr>
        <w:color w:val="999999"/>
        <w:sz w:val="20"/>
        <w:szCs w:val="20"/>
      </w:rPr>
      <w:t xml:space="preserve"> din </w:t>
    </w:r>
    <w:r w:rsidR="003F3633" w:rsidRPr="00851382">
      <w:rPr>
        <w:color w:val="999999"/>
        <w:sz w:val="20"/>
        <w:szCs w:val="20"/>
      </w:rPr>
      <w:fldChar w:fldCharType="begin"/>
    </w:r>
    <w:r w:rsidR="003F3633" w:rsidRPr="00851382">
      <w:rPr>
        <w:color w:val="999999"/>
        <w:sz w:val="20"/>
        <w:szCs w:val="20"/>
      </w:rPr>
      <w:instrText xml:space="preserve"> NUMPAGES </w:instrText>
    </w:r>
    <w:r w:rsidR="003F3633" w:rsidRPr="00851382">
      <w:rPr>
        <w:color w:val="999999"/>
        <w:sz w:val="20"/>
        <w:szCs w:val="20"/>
      </w:rPr>
      <w:fldChar w:fldCharType="separate"/>
    </w:r>
    <w:r w:rsidR="006D1742">
      <w:rPr>
        <w:noProof/>
        <w:color w:val="999999"/>
        <w:sz w:val="20"/>
        <w:szCs w:val="20"/>
      </w:rPr>
      <w:t>15</w:t>
    </w:r>
    <w:r w:rsidR="003F3633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547BE" w14:textId="6BB61F0B" w:rsidR="003F3633" w:rsidRDefault="003F363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358F5904" wp14:editId="5756C1EC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18" name="Picture 1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365A61E9" wp14:editId="446B060E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19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58D41BD4" wp14:editId="5C3C7E90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20" name="Picture 120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E0FA4"/>
    <w:multiLevelType w:val="hybridMultilevel"/>
    <w:tmpl w:val="D2EEA4B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1DC5D3E"/>
    <w:multiLevelType w:val="hybridMultilevel"/>
    <w:tmpl w:val="D39A72B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2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B7E17"/>
    <w:multiLevelType w:val="hybridMultilevel"/>
    <w:tmpl w:val="EF22785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4508A"/>
    <w:multiLevelType w:val="hybridMultilevel"/>
    <w:tmpl w:val="04CC52B6"/>
    <w:lvl w:ilvl="0" w:tplc="5FE07438">
      <w:start w:val="1"/>
      <w:numFmt w:val="bullet"/>
      <w:pStyle w:val="maintext-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4397D"/>
    <w:multiLevelType w:val="hybridMultilevel"/>
    <w:tmpl w:val="8B886D50"/>
    <w:lvl w:ilvl="0" w:tplc="FA089E0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008278">
    <w:abstractNumId w:val="10"/>
  </w:num>
  <w:num w:numId="2" w16cid:durableId="813568522">
    <w:abstractNumId w:val="7"/>
  </w:num>
  <w:num w:numId="3" w16cid:durableId="928544941">
    <w:abstractNumId w:val="6"/>
  </w:num>
  <w:num w:numId="4" w16cid:durableId="580067307">
    <w:abstractNumId w:val="5"/>
  </w:num>
  <w:num w:numId="5" w16cid:durableId="2123189462">
    <w:abstractNumId w:val="8"/>
  </w:num>
  <w:num w:numId="6" w16cid:durableId="1075511938">
    <w:abstractNumId w:val="11"/>
  </w:num>
  <w:num w:numId="7" w16cid:durableId="1982341987">
    <w:abstractNumId w:val="4"/>
  </w:num>
  <w:num w:numId="8" w16cid:durableId="553733710">
    <w:abstractNumId w:val="12"/>
  </w:num>
  <w:num w:numId="9" w16cid:durableId="1984890175">
    <w:abstractNumId w:val="16"/>
  </w:num>
  <w:num w:numId="10" w16cid:durableId="1541162571">
    <w:abstractNumId w:val="15"/>
  </w:num>
  <w:num w:numId="11" w16cid:durableId="1576208009">
    <w:abstractNumId w:val="19"/>
  </w:num>
  <w:num w:numId="12" w16cid:durableId="146868964">
    <w:abstractNumId w:val="22"/>
  </w:num>
  <w:num w:numId="13" w16cid:durableId="240217699">
    <w:abstractNumId w:val="23"/>
  </w:num>
  <w:num w:numId="14" w16cid:durableId="166987708">
    <w:abstractNumId w:val="21"/>
  </w:num>
  <w:num w:numId="15" w16cid:durableId="152642236">
    <w:abstractNumId w:val="13"/>
  </w:num>
  <w:num w:numId="16" w16cid:durableId="383138689">
    <w:abstractNumId w:val="9"/>
  </w:num>
  <w:num w:numId="17" w16cid:durableId="1237745179">
    <w:abstractNumId w:val="24"/>
  </w:num>
  <w:num w:numId="18" w16cid:durableId="1747729995">
    <w:abstractNumId w:val="2"/>
  </w:num>
  <w:num w:numId="19" w16cid:durableId="377822112">
    <w:abstractNumId w:val="20"/>
  </w:num>
  <w:num w:numId="20" w16cid:durableId="371418115">
    <w:abstractNumId w:val="17"/>
  </w:num>
  <w:num w:numId="21" w16cid:durableId="514880075">
    <w:abstractNumId w:val="0"/>
  </w:num>
  <w:num w:numId="22" w16cid:durableId="1836147312">
    <w:abstractNumId w:val="3"/>
  </w:num>
  <w:num w:numId="23" w16cid:durableId="11886461">
    <w:abstractNumId w:val="14"/>
  </w:num>
  <w:num w:numId="24" w16cid:durableId="504906091">
    <w:abstractNumId w:val="18"/>
  </w:num>
  <w:num w:numId="25" w16cid:durableId="159412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374EA"/>
    <w:rsid w:val="000630B8"/>
    <w:rsid w:val="000727C3"/>
    <w:rsid w:val="00072DDE"/>
    <w:rsid w:val="00076379"/>
    <w:rsid w:val="0009018B"/>
    <w:rsid w:val="00094830"/>
    <w:rsid w:val="00096554"/>
    <w:rsid w:val="000B647A"/>
    <w:rsid w:val="000C2AAE"/>
    <w:rsid w:val="000C6686"/>
    <w:rsid w:val="001175F2"/>
    <w:rsid w:val="001205BC"/>
    <w:rsid w:val="00144BFD"/>
    <w:rsid w:val="0016478D"/>
    <w:rsid w:val="001B2777"/>
    <w:rsid w:val="001B55E5"/>
    <w:rsid w:val="001C5E20"/>
    <w:rsid w:val="001D6A75"/>
    <w:rsid w:val="00221883"/>
    <w:rsid w:val="00223EFE"/>
    <w:rsid w:val="002447F1"/>
    <w:rsid w:val="0026149E"/>
    <w:rsid w:val="0028373E"/>
    <w:rsid w:val="002B3BB9"/>
    <w:rsid w:val="002D6BFF"/>
    <w:rsid w:val="002E07E9"/>
    <w:rsid w:val="002F1246"/>
    <w:rsid w:val="00306B4C"/>
    <w:rsid w:val="00310E75"/>
    <w:rsid w:val="00312035"/>
    <w:rsid w:val="00317955"/>
    <w:rsid w:val="003270E0"/>
    <w:rsid w:val="00376CFE"/>
    <w:rsid w:val="003A2FFB"/>
    <w:rsid w:val="003E2E03"/>
    <w:rsid w:val="003F3633"/>
    <w:rsid w:val="00420D76"/>
    <w:rsid w:val="004402E1"/>
    <w:rsid w:val="00455F3C"/>
    <w:rsid w:val="00474F02"/>
    <w:rsid w:val="0049229A"/>
    <w:rsid w:val="004A47D4"/>
    <w:rsid w:val="004B52AC"/>
    <w:rsid w:val="00511F45"/>
    <w:rsid w:val="00512C1A"/>
    <w:rsid w:val="00523BEA"/>
    <w:rsid w:val="00586EAF"/>
    <w:rsid w:val="00593E8D"/>
    <w:rsid w:val="00595F58"/>
    <w:rsid w:val="005A6B00"/>
    <w:rsid w:val="005C21C9"/>
    <w:rsid w:val="005C7AFF"/>
    <w:rsid w:val="005F1E06"/>
    <w:rsid w:val="00634D63"/>
    <w:rsid w:val="00643AC4"/>
    <w:rsid w:val="006B79B9"/>
    <w:rsid w:val="006D1742"/>
    <w:rsid w:val="0071160B"/>
    <w:rsid w:val="007209E0"/>
    <w:rsid w:val="007214ED"/>
    <w:rsid w:val="007254FE"/>
    <w:rsid w:val="00726DD3"/>
    <w:rsid w:val="00730A1A"/>
    <w:rsid w:val="007503DE"/>
    <w:rsid w:val="00754551"/>
    <w:rsid w:val="007A69A6"/>
    <w:rsid w:val="007C403D"/>
    <w:rsid w:val="007E6770"/>
    <w:rsid w:val="007F2DDE"/>
    <w:rsid w:val="00800895"/>
    <w:rsid w:val="00810A63"/>
    <w:rsid w:val="0082277C"/>
    <w:rsid w:val="008441F8"/>
    <w:rsid w:val="008509F7"/>
    <w:rsid w:val="00851382"/>
    <w:rsid w:val="0088290B"/>
    <w:rsid w:val="0089079A"/>
    <w:rsid w:val="008A2945"/>
    <w:rsid w:val="008E7688"/>
    <w:rsid w:val="00903387"/>
    <w:rsid w:val="00917C01"/>
    <w:rsid w:val="00936CF8"/>
    <w:rsid w:val="009450F3"/>
    <w:rsid w:val="0095716B"/>
    <w:rsid w:val="00961A8D"/>
    <w:rsid w:val="0096712E"/>
    <w:rsid w:val="009F711B"/>
    <w:rsid w:val="00A076DB"/>
    <w:rsid w:val="00A43625"/>
    <w:rsid w:val="00AD76E4"/>
    <w:rsid w:val="00B15233"/>
    <w:rsid w:val="00B3488E"/>
    <w:rsid w:val="00B414D8"/>
    <w:rsid w:val="00B41E3D"/>
    <w:rsid w:val="00B5034A"/>
    <w:rsid w:val="00B70A33"/>
    <w:rsid w:val="00B77B68"/>
    <w:rsid w:val="00B86D76"/>
    <w:rsid w:val="00BB4E66"/>
    <w:rsid w:val="00BD3175"/>
    <w:rsid w:val="00BE128B"/>
    <w:rsid w:val="00BF316A"/>
    <w:rsid w:val="00C05C7A"/>
    <w:rsid w:val="00C82AD1"/>
    <w:rsid w:val="00CC6C98"/>
    <w:rsid w:val="00CF6E85"/>
    <w:rsid w:val="00D22014"/>
    <w:rsid w:val="00D45143"/>
    <w:rsid w:val="00D94812"/>
    <w:rsid w:val="00DB21C0"/>
    <w:rsid w:val="00E56D89"/>
    <w:rsid w:val="00E753B1"/>
    <w:rsid w:val="00EA28C6"/>
    <w:rsid w:val="00EB2D6C"/>
    <w:rsid w:val="00EF6CD7"/>
    <w:rsid w:val="00F12E7F"/>
    <w:rsid w:val="00F32CDA"/>
    <w:rsid w:val="00FB15F0"/>
    <w:rsid w:val="00FD1674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."/>
  <w:listSeparator w:val=","/>
  <w14:docId w14:val="2B2155F2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3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rsid w:val="00FD1674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rsid w:val="00FD1674"/>
    <w:rPr>
      <w:rFonts w:ascii="Arial Narrow" w:hAnsi="Arial Narrow"/>
      <w:sz w:val="16"/>
      <w:szCs w:val="16"/>
      <w:lang w:val="ro-RO" w:eastAsia="de-DE"/>
    </w:rPr>
  </w:style>
  <w:style w:type="paragraph" w:customStyle="1" w:styleId="maintext-bullet">
    <w:name w:val="maintext-bullet"/>
    <w:basedOn w:val="Normal"/>
    <w:rsid w:val="00FD1674"/>
    <w:pPr>
      <w:numPr>
        <w:numId w:val="20"/>
      </w:numPr>
      <w:jc w:val="both"/>
    </w:pPr>
    <w:rPr>
      <w:rFonts w:ascii="Arial" w:hAnsi="Arial"/>
      <w:sz w:val="22"/>
      <w:lang w:eastAsia="en-US"/>
    </w:rPr>
  </w:style>
  <w:style w:type="paragraph" w:styleId="Textnotdefinal">
    <w:name w:val="endnote text"/>
    <w:basedOn w:val="Normal"/>
    <w:link w:val="TextnotdefinalCaracter"/>
    <w:rsid w:val="00FD1674"/>
    <w:rPr>
      <w:rFonts w:ascii="Arial" w:hAnsi="Arial" w:cs="Arial"/>
      <w:sz w:val="22"/>
      <w:szCs w:val="20"/>
      <w:lang w:eastAsia="en-US"/>
    </w:rPr>
  </w:style>
  <w:style w:type="character" w:customStyle="1" w:styleId="TextnotdefinalCaracter">
    <w:name w:val="Text notă de final Caracter"/>
    <w:basedOn w:val="Fontdeparagrafimplicit"/>
    <w:link w:val="Textnotdefinal"/>
    <w:rsid w:val="00FD1674"/>
    <w:rPr>
      <w:rFonts w:ascii="Arial" w:hAnsi="Arial" w:cs="Arial"/>
      <w:sz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9BEBF-A50F-432D-8225-028618C5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15</TotalTime>
  <Pages>11</Pages>
  <Words>1579</Words>
  <Characters>10144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11700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9</cp:revision>
  <cp:lastPrinted>2026-04-03T14:33:00Z</cp:lastPrinted>
  <dcterms:created xsi:type="dcterms:W3CDTF">2025-11-03T13:20:00Z</dcterms:created>
  <dcterms:modified xsi:type="dcterms:W3CDTF">2026-04-30T10:14:00Z</dcterms:modified>
</cp:coreProperties>
</file>